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8448C" w14:textId="4EB5394A" w:rsidR="00422566" w:rsidRPr="009D00CB" w:rsidRDefault="00422566" w:rsidP="00422566">
      <w:pPr>
        <w:pStyle w:val="FP"/>
        <w:tabs>
          <w:tab w:val="left" w:pos="567"/>
        </w:tabs>
        <w:rPr>
          <w:rFonts w:ascii="Arial" w:hAnsi="Arial" w:cs="Arial"/>
          <w:b/>
          <w:sz w:val="24"/>
          <w:szCs w:val="24"/>
          <w:lang w:eastAsia="ja-JP"/>
        </w:rPr>
      </w:pPr>
      <w:bookmarkStart w:id="0" w:name="_Hlk530733872"/>
      <w:r w:rsidRPr="009D00CB">
        <w:rPr>
          <w:rFonts w:ascii="Arial" w:hAnsi="Arial" w:cs="Arial"/>
          <w:b/>
          <w:sz w:val="24"/>
          <w:szCs w:val="24"/>
        </w:rPr>
        <w:t>3GPP TSG RAN meeting #82</w:t>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Pr="009D00CB">
        <w:rPr>
          <w:rFonts w:ascii="Arial" w:hAnsi="Arial" w:cs="Arial"/>
          <w:b/>
          <w:sz w:val="24"/>
          <w:szCs w:val="24"/>
        </w:rPr>
        <w:tab/>
      </w:r>
      <w:r w:rsidR="00ED4E05" w:rsidRPr="00ED4E05">
        <w:rPr>
          <w:rFonts w:ascii="Arial" w:hAnsi="Arial" w:cs="Arial"/>
          <w:b/>
          <w:sz w:val="24"/>
          <w:szCs w:val="24"/>
        </w:rPr>
        <w:t>RP-182254</w:t>
      </w:r>
    </w:p>
    <w:p w14:paraId="146A5454" w14:textId="77777777" w:rsidR="00422566" w:rsidRPr="004B566C" w:rsidRDefault="00422566" w:rsidP="00422566">
      <w:pPr>
        <w:tabs>
          <w:tab w:val="left" w:pos="567"/>
        </w:tabs>
        <w:rPr>
          <w:rFonts w:ascii="Arial" w:hAnsi="Arial" w:cs="Arial"/>
          <w:b/>
          <w:sz w:val="24"/>
        </w:rPr>
      </w:pPr>
      <w:r w:rsidRPr="009D00CB">
        <w:rPr>
          <w:rFonts w:ascii="Arial" w:hAnsi="Arial" w:cs="Arial"/>
          <w:b/>
          <w:sz w:val="24"/>
        </w:rPr>
        <w:t>Sorrento, Italy, December 10-13, 2018</w:t>
      </w:r>
    </w:p>
    <w:p w14:paraId="4E31C719" w14:textId="77777777" w:rsidR="00422566" w:rsidRPr="006C4E32" w:rsidRDefault="00422566" w:rsidP="00422566">
      <w:pPr>
        <w:pStyle w:val="Heading2"/>
        <w:jc w:val="center"/>
        <w:rPr>
          <w:u w:val="single"/>
        </w:rPr>
      </w:pPr>
      <w:r w:rsidRPr="006C4E32">
        <w:rPr>
          <w:u w:val="single"/>
        </w:rPr>
        <w:t>Status Report to TSG</w:t>
      </w:r>
    </w:p>
    <w:p w14:paraId="66AFE6D7" w14:textId="77777777" w:rsidR="00422566" w:rsidRDefault="00422566" w:rsidP="004225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9.5.1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22566" w:rsidRPr="008836AC" w14:paraId="2DD1471E" w14:textId="77777777" w:rsidTr="00106DBB">
        <w:tc>
          <w:tcPr>
            <w:tcW w:w="2436" w:type="dxa"/>
            <w:shd w:val="clear" w:color="auto" w:fill="auto"/>
          </w:tcPr>
          <w:p w14:paraId="0537C15E" w14:textId="77777777" w:rsidR="00422566" w:rsidRPr="008836AC" w:rsidRDefault="00422566" w:rsidP="00106DB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4701DEE8" w14:textId="77777777" w:rsidR="00422566" w:rsidRPr="008836AC" w:rsidRDefault="00422566" w:rsidP="00106DBB">
            <w:pPr>
              <w:tabs>
                <w:tab w:val="left" w:pos="567"/>
              </w:tabs>
              <w:spacing w:after="0"/>
              <w:rPr>
                <w:rFonts w:ascii="Arial" w:hAnsi="Arial" w:cs="Arial"/>
              </w:rPr>
            </w:pPr>
          </w:p>
        </w:tc>
      </w:tr>
      <w:tr w:rsidR="00422566" w:rsidRPr="008836AC" w14:paraId="78252AC2" w14:textId="77777777" w:rsidTr="00106DBB">
        <w:tc>
          <w:tcPr>
            <w:tcW w:w="2436" w:type="dxa"/>
            <w:shd w:val="clear" w:color="auto" w:fill="auto"/>
          </w:tcPr>
          <w:p w14:paraId="50A225C3" w14:textId="77777777" w:rsidR="00422566" w:rsidRPr="008836AC" w:rsidRDefault="00422566" w:rsidP="00106DB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78F77D6"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55F55051" w14:textId="77777777" w:rsidR="00422566" w:rsidRPr="009D00CB" w:rsidRDefault="00422566" w:rsidP="00106DBB">
            <w:pPr>
              <w:tabs>
                <w:tab w:val="left" w:pos="567"/>
              </w:tabs>
              <w:spacing w:after="0"/>
              <w:rPr>
                <w:rFonts w:ascii="Arial" w:hAnsi="Arial" w:cs="Arial"/>
              </w:rPr>
            </w:pPr>
            <w:r w:rsidRPr="009D00CB">
              <w:rPr>
                <w:rFonts w:ascii="Arial" w:hAnsi="Arial" w:cs="Arial"/>
                <w:lang w:eastAsia="ja-JP"/>
              </w:rPr>
              <w:t>No</w:t>
            </w:r>
          </w:p>
        </w:tc>
        <w:tc>
          <w:tcPr>
            <w:tcW w:w="1842" w:type="dxa"/>
          </w:tcPr>
          <w:p w14:paraId="3F170BC4"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722B3DF5"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7FF4E573" w14:textId="77777777" w:rsidR="00422566" w:rsidRPr="009D00CB" w:rsidRDefault="00422566" w:rsidP="00106DBB">
            <w:pPr>
              <w:tabs>
                <w:tab w:val="left" w:pos="567"/>
              </w:tabs>
              <w:spacing w:after="0"/>
              <w:rPr>
                <w:rFonts w:ascii="Arial" w:hAnsi="Arial" w:cs="Arial"/>
              </w:rPr>
            </w:pPr>
            <w:r w:rsidRPr="009D00CB">
              <w:rPr>
                <w:rFonts w:ascii="Arial" w:hAnsi="Arial" w:cs="Arial"/>
              </w:rPr>
              <w:t>Performance part:</w:t>
            </w:r>
          </w:p>
          <w:p w14:paraId="711359F2" w14:textId="3E859FEB" w:rsidR="00422566" w:rsidRPr="009D00CB" w:rsidRDefault="003D2B62" w:rsidP="00106DBB">
            <w:pPr>
              <w:tabs>
                <w:tab w:val="left" w:pos="567"/>
              </w:tabs>
              <w:spacing w:after="0"/>
              <w:rPr>
                <w:rFonts w:ascii="Arial" w:hAnsi="Arial" w:cs="Arial"/>
                <w:lang w:eastAsia="ja-JP"/>
              </w:rPr>
            </w:pPr>
            <w:r>
              <w:rPr>
                <w:rFonts w:ascii="Arial" w:hAnsi="Arial" w:cs="Arial"/>
                <w:lang w:eastAsia="ja-JP"/>
              </w:rPr>
              <w:t>Yes</w:t>
            </w:r>
          </w:p>
        </w:tc>
        <w:tc>
          <w:tcPr>
            <w:tcW w:w="1653" w:type="dxa"/>
          </w:tcPr>
          <w:p w14:paraId="0E6E8BC8" w14:textId="77777777" w:rsidR="00422566" w:rsidRPr="009D00CB" w:rsidRDefault="00422566" w:rsidP="00106DBB">
            <w:pPr>
              <w:tabs>
                <w:tab w:val="left" w:pos="567"/>
              </w:tabs>
              <w:spacing w:after="0"/>
              <w:rPr>
                <w:rFonts w:ascii="Arial" w:hAnsi="Arial" w:cs="Arial"/>
              </w:rPr>
            </w:pPr>
            <w:r w:rsidRPr="009D00CB">
              <w:rPr>
                <w:rFonts w:ascii="Arial" w:hAnsi="Arial" w:cs="Arial"/>
              </w:rPr>
              <w:t>Testing part:</w:t>
            </w:r>
          </w:p>
          <w:p w14:paraId="41F53CAA"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hint="eastAsia"/>
                <w:lang w:eastAsia="ja-JP"/>
              </w:rPr>
              <w:t>No</w:t>
            </w:r>
          </w:p>
        </w:tc>
      </w:tr>
      <w:tr w:rsidR="00422566" w:rsidRPr="00786F72" w14:paraId="521EEFAC" w14:textId="77777777" w:rsidTr="00106DBB">
        <w:tc>
          <w:tcPr>
            <w:tcW w:w="2436" w:type="dxa"/>
          </w:tcPr>
          <w:p w14:paraId="44E64EF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Acronym</w:t>
            </w:r>
          </w:p>
        </w:tc>
        <w:tc>
          <w:tcPr>
            <w:tcW w:w="7650" w:type="dxa"/>
            <w:gridSpan w:val="5"/>
          </w:tcPr>
          <w:p w14:paraId="5270F2C9" w14:textId="77777777" w:rsidR="00422566" w:rsidRPr="0063561B" w:rsidRDefault="00422566" w:rsidP="00106DBB">
            <w:pPr>
              <w:tabs>
                <w:tab w:val="left" w:pos="567"/>
              </w:tabs>
              <w:spacing w:after="0"/>
              <w:rPr>
                <w:rFonts w:ascii="Arial" w:hAnsi="Arial" w:cs="Arial"/>
                <w:lang w:val="sv-SE"/>
              </w:rPr>
            </w:pPr>
            <w:r w:rsidRPr="00E63A9C">
              <w:rPr>
                <w:rFonts w:ascii="Arial" w:hAnsi="Arial" w:cs="Arial"/>
                <w:noProof/>
                <w:lang w:val="sv-SE" w:eastAsia="ja-JP"/>
              </w:rPr>
              <w:t>DC_R16_3BLTE_1BNR_4DL2UL</w:t>
            </w:r>
          </w:p>
        </w:tc>
      </w:tr>
      <w:tr w:rsidR="00422566" w:rsidRPr="008836AC" w14:paraId="11511C93" w14:textId="77777777" w:rsidTr="00106DBB">
        <w:tc>
          <w:tcPr>
            <w:tcW w:w="2436" w:type="dxa"/>
          </w:tcPr>
          <w:p w14:paraId="07DD6D7C" w14:textId="77777777" w:rsidR="00422566" w:rsidRPr="008836AC" w:rsidRDefault="00422566" w:rsidP="00106DB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4BDD2E9" w14:textId="77777777" w:rsidR="00422566" w:rsidRPr="008836AC" w:rsidRDefault="00422566" w:rsidP="00106DBB">
            <w:pPr>
              <w:tabs>
                <w:tab w:val="left" w:pos="567"/>
              </w:tabs>
              <w:spacing w:after="0"/>
              <w:rPr>
                <w:rFonts w:ascii="Arial" w:hAnsi="Arial" w:cs="Arial"/>
                <w:lang w:eastAsia="ja-JP"/>
              </w:rPr>
            </w:pPr>
            <w:r w:rsidRPr="00D65991">
              <w:rPr>
                <w:rFonts w:ascii="Arial" w:hAnsi="Arial" w:cs="Arial"/>
                <w:noProof/>
                <w:lang w:eastAsia="ja-JP"/>
              </w:rPr>
              <w:t>800068</w:t>
            </w:r>
          </w:p>
        </w:tc>
      </w:tr>
      <w:tr w:rsidR="00422566" w:rsidRPr="008836AC" w14:paraId="2C524A38" w14:textId="77777777" w:rsidTr="00106DBB">
        <w:tc>
          <w:tcPr>
            <w:tcW w:w="2436" w:type="dxa"/>
          </w:tcPr>
          <w:p w14:paraId="6FC1E467" w14:textId="77777777" w:rsidR="00422566" w:rsidRPr="008836AC" w:rsidRDefault="00422566" w:rsidP="00106DB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C643BAD" w14:textId="77777777" w:rsidR="00422566" w:rsidRPr="008836AC" w:rsidRDefault="00422566" w:rsidP="00106DBB">
            <w:pPr>
              <w:tabs>
                <w:tab w:val="left" w:pos="567"/>
              </w:tabs>
              <w:spacing w:after="0"/>
              <w:rPr>
                <w:rFonts w:ascii="Arial" w:hAnsi="Arial" w:cs="Arial"/>
                <w:lang w:eastAsia="ja-JP"/>
              </w:rPr>
            </w:pPr>
            <w:r w:rsidRPr="005B68EC">
              <w:rPr>
                <w:rFonts w:ascii="Arial" w:hAnsi="Arial" w:cs="Arial"/>
                <w:noProof/>
                <w:lang w:eastAsia="ja-JP"/>
              </w:rPr>
              <w:t>RP-181550</w:t>
            </w:r>
          </w:p>
        </w:tc>
      </w:tr>
      <w:tr w:rsidR="00422566" w:rsidRPr="008836AC" w14:paraId="03B8A9B8" w14:textId="77777777" w:rsidTr="00106DBB">
        <w:tc>
          <w:tcPr>
            <w:tcW w:w="2436" w:type="dxa"/>
          </w:tcPr>
          <w:p w14:paraId="6BF60F3F" w14:textId="77777777" w:rsidR="00422566" w:rsidRDefault="00422566" w:rsidP="00106DBB">
            <w:pPr>
              <w:tabs>
                <w:tab w:val="left" w:pos="567"/>
              </w:tabs>
              <w:spacing w:after="0"/>
              <w:rPr>
                <w:rFonts w:ascii="Arial" w:hAnsi="Arial" w:cs="Arial"/>
                <w:b/>
              </w:rPr>
            </w:pPr>
            <w:r>
              <w:rPr>
                <w:rFonts w:ascii="Arial" w:hAnsi="Arial" w:cs="Arial"/>
                <w:b/>
              </w:rPr>
              <w:t>Target Completion Date</w:t>
            </w:r>
          </w:p>
          <w:p w14:paraId="59B3D9F9" w14:textId="77777777" w:rsidR="00422566" w:rsidRPr="008836AC" w:rsidRDefault="00422566" w:rsidP="00106DBB">
            <w:pPr>
              <w:tabs>
                <w:tab w:val="left" w:pos="567"/>
              </w:tabs>
              <w:spacing w:after="0"/>
              <w:rPr>
                <w:rFonts w:ascii="Arial" w:hAnsi="Arial" w:cs="Arial"/>
                <w:b/>
              </w:rPr>
            </w:pPr>
            <w:r>
              <w:rPr>
                <w:rFonts w:ascii="Arial" w:hAnsi="Arial" w:cs="Arial"/>
                <w:b/>
              </w:rPr>
              <w:t>(indicate if changed)</w:t>
            </w:r>
          </w:p>
        </w:tc>
        <w:tc>
          <w:tcPr>
            <w:tcW w:w="1846" w:type="dxa"/>
          </w:tcPr>
          <w:p w14:paraId="63BE097C"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Study Item: </w:t>
            </w:r>
          </w:p>
          <w:p w14:paraId="0C7EC6B2" w14:textId="77777777" w:rsidR="00422566" w:rsidRPr="008836AC" w:rsidRDefault="00422566" w:rsidP="00106DBB">
            <w:pPr>
              <w:tabs>
                <w:tab w:val="left" w:pos="567"/>
              </w:tabs>
              <w:spacing w:after="0"/>
              <w:rPr>
                <w:rFonts w:ascii="Arial" w:hAnsi="Arial" w:cs="Arial"/>
                <w:lang w:eastAsia="ja-JP"/>
              </w:rPr>
            </w:pPr>
          </w:p>
        </w:tc>
        <w:tc>
          <w:tcPr>
            <w:tcW w:w="1842" w:type="dxa"/>
          </w:tcPr>
          <w:p w14:paraId="76995CA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748533A8"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351BB9EE" w14:textId="77777777" w:rsidR="00422566" w:rsidRPr="006A7BCB" w:rsidRDefault="00422566" w:rsidP="00106DB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22566" w:rsidRPr="008836AC" w14:paraId="724B1123" w14:textId="77777777" w:rsidTr="00106DBB">
        <w:tc>
          <w:tcPr>
            <w:tcW w:w="2436" w:type="dxa"/>
          </w:tcPr>
          <w:p w14:paraId="5E53AB8B" w14:textId="77777777" w:rsidR="00422566" w:rsidRDefault="00422566" w:rsidP="00106DBB">
            <w:pPr>
              <w:tabs>
                <w:tab w:val="left" w:pos="567"/>
              </w:tabs>
              <w:spacing w:after="0"/>
              <w:rPr>
                <w:rFonts w:ascii="Arial" w:hAnsi="Arial" w:cs="Arial"/>
                <w:b/>
              </w:rPr>
            </w:pPr>
            <w:r>
              <w:rPr>
                <w:rFonts w:ascii="Arial" w:hAnsi="Arial" w:cs="Arial"/>
                <w:b/>
              </w:rPr>
              <w:t>Overall Completion level</w:t>
            </w:r>
          </w:p>
        </w:tc>
        <w:tc>
          <w:tcPr>
            <w:tcW w:w="1846" w:type="dxa"/>
          </w:tcPr>
          <w:p w14:paraId="4AE8DA13" w14:textId="77777777" w:rsidR="00422566" w:rsidRDefault="00422566" w:rsidP="00106DBB">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202D7ED" w14:textId="77777777" w:rsidR="00422566" w:rsidRPr="008836AC"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222294D0" w14:textId="77777777" w:rsidR="00422566" w:rsidRDefault="00422566" w:rsidP="00106DBB">
            <w:pPr>
              <w:tabs>
                <w:tab w:val="left" w:pos="567"/>
              </w:tabs>
              <w:spacing w:after="0"/>
              <w:rPr>
                <w:rFonts w:ascii="Arial" w:hAnsi="Arial" w:cs="Arial"/>
                <w:lang w:eastAsia="ja-JP"/>
              </w:rPr>
            </w:pPr>
            <w:r>
              <w:rPr>
                <w:rFonts w:ascii="Arial" w:hAnsi="Arial" w:cs="Arial"/>
                <w:lang w:eastAsia="ja-JP"/>
              </w:rPr>
              <w:t xml:space="preserve">Core part: </w:t>
            </w:r>
          </w:p>
          <w:p w14:paraId="23B3B0C1" w14:textId="56310DAE" w:rsidR="00422566" w:rsidRPr="008836AC" w:rsidRDefault="00893C09" w:rsidP="00106DBB">
            <w:pPr>
              <w:tabs>
                <w:tab w:val="left" w:pos="567"/>
              </w:tabs>
              <w:spacing w:after="0"/>
              <w:rPr>
                <w:rFonts w:ascii="Arial" w:hAnsi="Arial" w:cs="Arial"/>
                <w:lang w:eastAsia="ja-JP"/>
              </w:rPr>
            </w:pPr>
            <w:r>
              <w:rPr>
                <w:rFonts w:ascii="Arial" w:hAnsi="Arial" w:cs="Arial"/>
                <w:color w:val="00B050"/>
                <w:kern w:val="2"/>
                <w:sz w:val="21"/>
                <w:szCs w:val="22"/>
                <w:lang w:val="en-US" w:eastAsia="ja-JP"/>
              </w:rPr>
              <w:t>88</w:t>
            </w:r>
            <w:r w:rsidR="00422566" w:rsidRPr="009D00CB">
              <w:rPr>
                <w:rFonts w:ascii="Arial" w:hAnsi="Arial" w:cs="Arial"/>
                <w:color w:val="00B050"/>
                <w:kern w:val="2"/>
                <w:sz w:val="21"/>
                <w:szCs w:val="22"/>
                <w:lang w:val="en-US" w:eastAsia="ja-JP"/>
              </w:rPr>
              <w:t>%</w:t>
            </w:r>
          </w:p>
        </w:tc>
        <w:tc>
          <w:tcPr>
            <w:tcW w:w="2268" w:type="dxa"/>
          </w:tcPr>
          <w:p w14:paraId="3F9090A3"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2809A3B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N/A</w:t>
            </w:r>
          </w:p>
        </w:tc>
        <w:tc>
          <w:tcPr>
            <w:tcW w:w="1694" w:type="dxa"/>
            <w:gridSpan w:val="2"/>
          </w:tcPr>
          <w:p w14:paraId="14DA8FE8" w14:textId="77777777" w:rsidR="00422566" w:rsidRPr="009D00CB" w:rsidRDefault="00422566" w:rsidP="00106DBB">
            <w:pPr>
              <w:tabs>
                <w:tab w:val="left" w:pos="567"/>
              </w:tabs>
              <w:spacing w:after="0"/>
              <w:rPr>
                <w:rFonts w:ascii="Arial" w:hAnsi="Arial" w:cs="Arial"/>
                <w:lang w:eastAsia="ja-JP"/>
              </w:rPr>
            </w:pPr>
            <w:r w:rsidRPr="009D00CB">
              <w:rPr>
                <w:rFonts w:ascii="Arial" w:hAnsi="Arial" w:cs="Arial"/>
                <w:lang w:eastAsia="ja-JP"/>
              </w:rPr>
              <w:t xml:space="preserve">Testing part: </w:t>
            </w:r>
          </w:p>
          <w:p w14:paraId="1FCF6464" w14:textId="77777777" w:rsidR="00422566" w:rsidRPr="009D00CB" w:rsidRDefault="00422566" w:rsidP="00106DBB">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4DD707D" w14:textId="77777777" w:rsidR="00422566" w:rsidRDefault="00422566" w:rsidP="00422566">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314027" w14:textId="77777777" w:rsidR="00422566" w:rsidRPr="001F486F" w:rsidRDefault="00422566" w:rsidP="00422566">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27702B7" w14:textId="77777777" w:rsidR="00422566" w:rsidRDefault="00422566" w:rsidP="00422566">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AB00BB5" w14:textId="77777777" w:rsidR="00422566" w:rsidRDefault="00422566" w:rsidP="00422566">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7EBE07CD" w14:textId="77777777" w:rsidR="00422566" w:rsidRPr="001F486F" w:rsidRDefault="00422566" w:rsidP="00422566">
      <w:pPr>
        <w:pStyle w:val="ListParagraph"/>
        <w:tabs>
          <w:tab w:val="left" w:pos="567"/>
        </w:tabs>
        <w:ind w:leftChars="0" w:left="924"/>
        <w:rPr>
          <w:rFonts w:ascii="Arial" w:hAnsi="Arial" w:cs="Arial"/>
          <w:color w:val="FF0000"/>
        </w:rPr>
      </w:pPr>
    </w:p>
    <w:p w14:paraId="5B3E36A3" w14:textId="77777777" w:rsidR="00422566" w:rsidRPr="006C4E32" w:rsidRDefault="00422566" w:rsidP="004225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422566" w:rsidRPr="008836AC" w14:paraId="57429C96" w14:textId="77777777" w:rsidTr="00106DBB">
        <w:tc>
          <w:tcPr>
            <w:tcW w:w="2758" w:type="dxa"/>
            <w:gridSpan w:val="2"/>
          </w:tcPr>
          <w:p w14:paraId="7CC2EC18" w14:textId="77777777" w:rsidR="00422566" w:rsidRPr="008836AC" w:rsidRDefault="00422566" w:rsidP="00106DBB">
            <w:pPr>
              <w:tabs>
                <w:tab w:val="left" w:pos="567"/>
              </w:tabs>
              <w:spacing w:after="0"/>
              <w:rPr>
                <w:rFonts w:ascii="Arial" w:hAnsi="Arial" w:cs="Arial"/>
                <w:b/>
              </w:rPr>
            </w:pPr>
            <w:r w:rsidRPr="008836AC">
              <w:rPr>
                <w:rFonts w:ascii="Arial" w:hAnsi="Arial" w:cs="Arial"/>
                <w:b/>
              </w:rPr>
              <w:t>Leading WG</w:t>
            </w:r>
          </w:p>
        </w:tc>
        <w:tc>
          <w:tcPr>
            <w:tcW w:w="7489" w:type="dxa"/>
          </w:tcPr>
          <w:p w14:paraId="5CE84F9A" w14:textId="77777777" w:rsidR="00422566" w:rsidRPr="008836AC" w:rsidRDefault="00422566" w:rsidP="00106DBB">
            <w:pPr>
              <w:tabs>
                <w:tab w:val="left" w:pos="567"/>
              </w:tabs>
              <w:spacing w:after="0"/>
              <w:rPr>
                <w:rFonts w:ascii="Arial" w:hAnsi="Arial" w:cs="Arial"/>
                <w:color w:val="FF0000"/>
              </w:rPr>
            </w:pPr>
            <w:r w:rsidRPr="009D00CB">
              <w:rPr>
                <w:rFonts w:ascii="Arial" w:hAnsi="Arial" w:cs="Arial"/>
              </w:rPr>
              <w:t>RAN4</w:t>
            </w:r>
          </w:p>
        </w:tc>
      </w:tr>
      <w:tr w:rsidR="00422566" w:rsidRPr="008836AC" w14:paraId="0EDB5523" w14:textId="77777777" w:rsidTr="00106DBB">
        <w:tc>
          <w:tcPr>
            <w:tcW w:w="1418" w:type="dxa"/>
            <w:vMerge w:val="restart"/>
            <w:vAlign w:val="center"/>
          </w:tcPr>
          <w:p w14:paraId="317E17EF" w14:textId="77777777" w:rsidR="00422566" w:rsidRPr="008836AC" w:rsidRDefault="00422566" w:rsidP="00106DBB">
            <w:pPr>
              <w:tabs>
                <w:tab w:val="left" w:pos="567"/>
              </w:tabs>
              <w:rPr>
                <w:rFonts w:ascii="Arial" w:hAnsi="Arial" w:cs="Arial"/>
                <w:b/>
              </w:rPr>
            </w:pPr>
            <w:r w:rsidRPr="008836AC">
              <w:rPr>
                <w:rFonts w:ascii="Arial" w:hAnsi="Arial" w:cs="Arial"/>
                <w:b/>
              </w:rPr>
              <w:t>Rapporteur</w:t>
            </w:r>
          </w:p>
        </w:tc>
        <w:tc>
          <w:tcPr>
            <w:tcW w:w="1340" w:type="dxa"/>
          </w:tcPr>
          <w:p w14:paraId="4D6905D0" w14:textId="77777777" w:rsidR="00422566" w:rsidRPr="008836AC" w:rsidRDefault="00422566" w:rsidP="00106DBB">
            <w:pPr>
              <w:tabs>
                <w:tab w:val="left" w:pos="567"/>
              </w:tabs>
              <w:spacing w:after="0"/>
              <w:rPr>
                <w:rFonts w:ascii="Arial" w:hAnsi="Arial" w:cs="Arial"/>
                <w:b/>
              </w:rPr>
            </w:pPr>
            <w:r w:rsidRPr="008836AC">
              <w:rPr>
                <w:rFonts w:ascii="Arial" w:hAnsi="Arial" w:cs="Arial"/>
                <w:b/>
              </w:rPr>
              <w:t>Name</w:t>
            </w:r>
          </w:p>
        </w:tc>
        <w:tc>
          <w:tcPr>
            <w:tcW w:w="7489" w:type="dxa"/>
          </w:tcPr>
          <w:p w14:paraId="5110DC2C"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Per Lindell</w:t>
            </w:r>
          </w:p>
        </w:tc>
      </w:tr>
      <w:tr w:rsidR="00422566" w:rsidRPr="008836AC" w14:paraId="6F2A3627" w14:textId="77777777" w:rsidTr="00106DBB">
        <w:tc>
          <w:tcPr>
            <w:tcW w:w="1418" w:type="dxa"/>
            <w:vMerge/>
          </w:tcPr>
          <w:p w14:paraId="0F5DC854" w14:textId="77777777" w:rsidR="00422566" w:rsidRPr="008836AC" w:rsidRDefault="00422566" w:rsidP="00106DBB">
            <w:pPr>
              <w:tabs>
                <w:tab w:val="left" w:pos="567"/>
              </w:tabs>
              <w:rPr>
                <w:rFonts w:ascii="Arial" w:hAnsi="Arial" w:cs="Arial"/>
                <w:b/>
              </w:rPr>
            </w:pPr>
          </w:p>
        </w:tc>
        <w:tc>
          <w:tcPr>
            <w:tcW w:w="1340" w:type="dxa"/>
          </w:tcPr>
          <w:p w14:paraId="1BDB033A" w14:textId="77777777" w:rsidR="00422566" w:rsidRPr="008836AC" w:rsidRDefault="00422566" w:rsidP="00106DBB">
            <w:pPr>
              <w:tabs>
                <w:tab w:val="left" w:pos="567"/>
              </w:tabs>
              <w:spacing w:after="0"/>
              <w:rPr>
                <w:rFonts w:ascii="Arial" w:hAnsi="Arial" w:cs="Arial"/>
                <w:b/>
              </w:rPr>
            </w:pPr>
            <w:r w:rsidRPr="008836AC">
              <w:rPr>
                <w:rFonts w:ascii="Arial" w:hAnsi="Arial" w:cs="Arial"/>
                <w:b/>
              </w:rPr>
              <w:t>Company</w:t>
            </w:r>
          </w:p>
        </w:tc>
        <w:tc>
          <w:tcPr>
            <w:tcW w:w="7489" w:type="dxa"/>
          </w:tcPr>
          <w:p w14:paraId="3C179133" w14:textId="77777777" w:rsidR="00422566" w:rsidRPr="008836AC" w:rsidRDefault="00422566" w:rsidP="00106DBB">
            <w:pPr>
              <w:tabs>
                <w:tab w:val="left" w:pos="567"/>
              </w:tabs>
              <w:spacing w:after="0"/>
              <w:rPr>
                <w:rFonts w:ascii="Arial" w:hAnsi="Arial" w:cs="Arial"/>
                <w:lang w:eastAsia="ja-JP"/>
              </w:rPr>
            </w:pPr>
            <w:r>
              <w:rPr>
                <w:rFonts w:ascii="Arial" w:hAnsi="Arial" w:cs="Arial"/>
                <w:lang w:eastAsia="ja-JP"/>
              </w:rPr>
              <w:t>Ericsson</w:t>
            </w:r>
          </w:p>
        </w:tc>
      </w:tr>
      <w:tr w:rsidR="00422566" w:rsidRPr="008836AC" w14:paraId="5AFA8181" w14:textId="77777777" w:rsidTr="00106DBB">
        <w:tc>
          <w:tcPr>
            <w:tcW w:w="1418" w:type="dxa"/>
            <w:vMerge/>
          </w:tcPr>
          <w:p w14:paraId="416C7433" w14:textId="77777777" w:rsidR="00422566" w:rsidRPr="008836AC" w:rsidRDefault="00422566" w:rsidP="00106DBB">
            <w:pPr>
              <w:tabs>
                <w:tab w:val="left" w:pos="567"/>
              </w:tabs>
              <w:rPr>
                <w:rFonts w:ascii="Arial" w:hAnsi="Arial" w:cs="Arial"/>
                <w:b/>
              </w:rPr>
            </w:pPr>
          </w:p>
        </w:tc>
        <w:tc>
          <w:tcPr>
            <w:tcW w:w="1340" w:type="dxa"/>
          </w:tcPr>
          <w:p w14:paraId="78B29015" w14:textId="77777777" w:rsidR="00422566" w:rsidRPr="008836AC" w:rsidRDefault="00422566" w:rsidP="00106DBB">
            <w:pPr>
              <w:tabs>
                <w:tab w:val="left" w:pos="567"/>
              </w:tabs>
              <w:spacing w:after="0"/>
              <w:rPr>
                <w:rFonts w:ascii="Arial" w:hAnsi="Arial" w:cs="Arial"/>
                <w:b/>
              </w:rPr>
            </w:pPr>
            <w:r w:rsidRPr="008836AC">
              <w:rPr>
                <w:rFonts w:ascii="Arial" w:hAnsi="Arial" w:cs="Arial"/>
                <w:b/>
              </w:rPr>
              <w:t>Email</w:t>
            </w:r>
          </w:p>
        </w:tc>
        <w:tc>
          <w:tcPr>
            <w:tcW w:w="7489" w:type="dxa"/>
          </w:tcPr>
          <w:p w14:paraId="754E615F" w14:textId="77777777" w:rsidR="00422566" w:rsidRPr="008836AC" w:rsidRDefault="00422566" w:rsidP="00106DBB">
            <w:pPr>
              <w:tabs>
                <w:tab w:val="left" w:pos="567"/>
              </w:tabs>
              <w:spacing w:after="0"/>
              <w:rPr>
                <w:rFonts w:ascii="Arial" w:hAnsi="Arial" w:cs="Arial"/>
              </w:rPr>
            </w:pPr>
            <w:r>
              <w:rPr>
                <w:rFonts w:ascii="Arial" w:hAnsi="Arial" w:cs="Arial"/>
              </w:rPr>
              <w:t>per.lindell@ericsson.com</w:t>
            </w:r>
          </w:p>
        </w:tc>
      </w:tr>
    </w:tbl>
    <w:p w14:paraId="574725C7" w14:textId="77777777" w:rsidR="00422566" w:rsidRDefault="00422566" w:rsidP="00422566">
      <w:pPr>
        <w:pBdr>
          <w:bottom w:val="single" w:sz="4" w:space="1" w:color="auto"/>
        </w:pBdr>
        <w:spacing w:after="0"/>
        <w:rPr>
          <w:rFonts w:ascii="Arial" w:hAnsi="Arial" w:cs="Arial"/>
        </w:rPr>
      </w:pPr>
    </w:p>
    <w:bookmarkEnd w:id="0"/>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5B68EC" w:rsidRPr="00432C06" w14:paraId="66A95E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D43075" w14:textId="52B80B2B"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B53D03F" w14:textId="799155D9"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68CF42" w14:textId="57975A58" w:rsidR="005B68EC" w:rsidRPr="0079359E" w:rsidRDefault="005B68EC" w:rsidP="0079359E">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68A969C" w14:textId="77777777" w:rsidR="005B68EC" w:rsidRDefault="006C07F1" w:rsidP="005B68EC">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4E41707" w14:textId="14CBC344" w:rsidR="006D100C" w:rsidRPr="006D100C" w:rsidRDefault="000D2C53" w:rsidP="005B68EC">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5451B7" w14:textId="10CA7E1F" w:rsidR="005B68EC" w:rsidRDefault="00790C69" w:rsidP="005B68EC">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CFC215" w14:textId="2D7A5669" w:rsidR="005B68EC" w:rsidRDefault="003D2B62" w:rsidP="005B68EC">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5568FD" w14:textId="5A89B1B2" w:rsidR="005B68EC" w:rsidRDefault="00790C69" w:rsidP="005B68EC">
            <w:pPr>
              <w:pStyle w:val="TAL"/>
              <w:rPr>
                <w:rFonts w:cs="Arial"/>
                <w:sz w:val="16"/>
                <w:szCs w:val="16"/>
                <w:lang w:eastAsia="ja-JP"/>
              </w:rPr>
            </w:pPr>
            <w:r>
              <w:rPr>
                <w:rFonts w:cs="Arial"/>
                <w:sz w:val="16"/>
                <w:szCs w:val="16"/>
                <w:lang w:eastAsia="ja-JP"/>
              </w:rPr>
              <w:t>None</w:t>
            </w:r>
          </w:p>
        </w:tc>
      </w:tr>
      <w:tr w:rsidR="003D2B62" w:rsidRPr="00432C06" w14:paraId="7C851E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8F03EA" w14:textId="19FD05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48960DAF" w14:textId="1AB7DA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97DF12" w14:textId="1A370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27A6ACA"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40558FFA" w14:textId="1B09C489"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14CE1" w14:textId="07DBD2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6F0C29" w14:textId="09A6AF91"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32521E" w14:textId="5B5919E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0562B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412431" w14:textId="24DB1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1667BB" w14:textId="0408E9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965B8E" w14:textId="64EE51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703ED09"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R4-1812624</w:t>
            </w:r>
          </w:p>
          <w:p w14:paraId="754342A1" w14:textId="15546701" w:rsidR="003D2B62" w:rsidRPr="006D100C"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6017FF" w14:textId="0443D41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854EB3" w14:textId="4603D1F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92AA8" w14:textId="7261131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AB5ADD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117938" w14:textId="06DB1F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D6456B3" w14:textId="1F47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5EE685" w14:textId="196FFC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7AB4AE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CBE5FD2" w14:textId="412F68D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EDD85" w14:textId="1126CC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351640" w14:textId="17E7C7ED"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A37469" w14:textId="15688B8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5D126D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EEB360" w14:textId="23CCCD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D644477" w14:textId="02E1FF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AA353DB" w14:textId="330FC9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4A5058F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66D4F576" w14:textId="5D764CA5"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D9A848" w14:textId="66BDFA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1981A9" w14:textId="02BF302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901061" w14:textId="223289F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DA9C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046AC8" w14:textId="55291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2B813C12" w14:textId="24866E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EA47F9" w14:textId="543E9B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61C01182"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11D7CF3C" w14:textId="7C01EAE3"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35F7FB" w14:textId="07E3A3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772116" w14:textId="5B79373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3D3F15" w14:textId="6ABCD76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F74B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D33EDB" w14:textId="7629D0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1F48D9" w14:textId="3D2E62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3A9F3F" w14:textId="377684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2D41DA8"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13FC1BBE" w14:textId="539F99A9"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C0F235" w14:textId="69A16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18BF36" w14:textId="745BB40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6C39EE" w14:textId="474FA56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A16B5D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A82613" w14:textId="444AA9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C9890F" w14:textId="7F5B86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9BDC56" w14:textId="7550ED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0A11092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760D1EA" w14:textId="45FD486F" w:rsidR="003D2B62" w:rsidRPr="006C07F1"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61F5D1" w14:textId="5588CB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203DD9" w14:textId="3490203B"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18F64" w14:textId="654CAA4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DDFB37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EF0DB6" w14:textId="69F524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1</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1EDD907" w14:textId="7C9223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ABE08C" w14:textId="0D5825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116EEF1"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6C07F1">
              <w:rPr>
                <w:rFonts w:cs="Arial"/>
                <w:sz w:val="16"/>
                <w:szCs w:val="16"/>
                <w:lang w:eastAsia="ja-JP"/>
              </w:rPr>
              <w:t>R4-1812621</w:t>
            </w:r>
          </w:p>
          <w:p w14:paraId="78D23033" w14:textId="7FF468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901076" w14:textId="492DE3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D44320" w14:textId="3552CFC3"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00EAB" w14:textId="1EEB7E4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D7AAF6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089A4C" w14:textId="06A719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2141A8B" w14:textId="538232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4B2488" w14:textId="44CAEF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268C3D73"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05C54DAD" w14:textId="1ACBEDE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419845" w14:textId="4B584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B98A2" w14:textId="2604E32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B93" w14:textId="633ADDD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E98F16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DB7DCB" w14:textId="6C7166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75D53F" w14:textId="5571D4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2BF81" w14:textId="0AFAF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530A5FE0"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7AF9AE19" w14:textId="4E4271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8E70C" w14:textId="645D1E8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E49BD7" w14:textId="018FE109"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B50D6" w14:textId="72223B0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FFE5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BA189" w14:textId="3C1A5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5</w:t>
            </w:r>
            <w:r w:rsidRPr="0079359E">
              <w:rPr>
                <w:rFonts w:ascii="Arial" w:eastAsia="Malgun Gothic" w:hAnsi="Arial" w:cs="Arial"/>
                <w:sz w:val="16"/>
                <w:szCs w:val="16"/>
                <w:lang w:eastAsia="ko-KR"/>
              </w:rPr>
              <w:t>A</w:t>
            </w:r>
            <w:r w:rsidRPr="0079359E">
              <w:rPr>
                <w:rFonts w:ascii="Arial" w:eastAsia="Malgun Gothic" w:hAnsi="Arial" w:cs="Arial" w:hint="eastAsia"/>
                <w:sz w:val="16"/>
                <w:szCs w:val="16"/>
                <w:lang w:eastAsia="ko-KR"/>
              </w:rPr>
              <w:t>-41A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A_UL_</w:t>
            </w:r>
            <w:r w:rsidRPr="0079359E">
              <w:rPr>
                <w:rFonts w:ascii="Arial" w:eastAsia="Malgun Gothic" w:hAnsi="Arial" w:cs="Arial" w:hint="eastAsia"/>
                <w:sz w:val="16"/>
                <w:szCs w:val="16"/>
                <w:lang w:eastAsia="ko-KR"/>
              </w:rPr>
              <w:t>41</w:t>
            </w:r>
            <w:r w:rsidRPr="0079359E">
              <w:rPr>
                <w:rFonts w:ascii="Arial" w:eastAsia="Malgun Gothic" w:hAnsi="Arial" w:cs="Arial"/>
                <w:sz w:val="16"/>
                <w:szCs w:val="16"/>
                <w:lang w:eastAsia="ko-KR"/>
              </w:rPr>
              <w:t>A_n7</w:t>
            </w:r>
            <w:r w:rsidRPr="0079359E">
              <w:rPr>
                <w:rFonts w:ascii="Arial" w:eastAsia="Malgun Gothic" w:hAnsi="Arial" w:cs="Arial" w:hint="eastAsia"/>
                <w:sz w:val="16"/>
                <w:szCs w:val="16"/>
                <w:lang w:eastAsia="ko-KR"/>
              </w:rPr>
              <w:t>9</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300DEC2" w14:textId="59AC8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9815" w14:textId="49C417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Bo Liu, China Telecom</w:t>
            </w:r>
          </w:p>
        </w:tc>
        <w:tc>
          <w:tcPr>
            <w:tcW w:w="2551" w:type="dxa"/>
            <w:tcBorders>
              <w:top w:val="single" w:sz="4" w:space="0" w:color="auto"/>
              <w:left w:val="single" w:sz="4" w:space="0" w:color="auto"/>
              <w:bottom w:val="single" w:sz="4" w:space="0" w:color="auto"/>
              <w:right w:val="single" w:sz="4" w:space="0" w:color="auto"/>
            </w:tcBorders>
          </w:tcPr>
          <w:p w14:paraId="1BB6BEAC" w14:textId="77777777" w:rsidR="003D2B62" w:rsidRDefault="003D2B62" w:rsidP="003D2B62">
            <w:pPr>
              <w:pStyle w:val="TAL"/>
              <w:rPr>
                <w:rFonts w:cs="Arial"/>
                <w:sz w:val="16"/>
                <w:szCs w:val="16"/>
                <w:lang w:eastAsia="ja-JP"/>
              </w:rPr>
            </w:pPr>
            <w:r>
              <w:rPr>
                <w:rFonts w:cs="Arial"/>
                <w:sz w:val="16"/>
                <w:szCs w:val="16"/>
                <w:lang w:eastAsia="ja-JP"/>
              </w:rPr>
              <w:t>37.716-31-11: R4-1812622</w:t>
            </w:r>
          </w:p>
          <w:p w14:paraId="24CD5524" w14:textId="1D62072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48150D" w14:textId="263E8E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5C7ECC" w14:textId="55C1C5D6"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792150" w14:textId="271DF83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40D416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FF735" w14:textId="4B9306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DC_1A-8A-20A_n78A</w:t>
            </w:r>
          </w:p>
        </w:tc>
        <w:tc>
          <w:tcPr>
            <w:tcW w:w="1054" w:type="dxa"/>
            <w:tcBorders>
              <w:top w:val="single" w:sz="4" w:space="0" w:color="auto"/>
              <w:left w:val="single" w:sz="4" w:space="0" w:color="auto"/>
              <w:bottom w:val="single" w:sz="4" w:space="0" w:color="auto"/>
              <w:right w:val="single" w:sz="4" w:space="0" w:color="auto"/>
            </w:tcBorders>
          </w:tcPr>
          <w:p w14:paraId="460BB3A6" w14:textId="6277C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F7C9D6" w14:textId="28C79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DF6C5A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R4-1813123</w:t>
            </w:r>
          </w:p>
          <w:p w14:paraId="4206EB1D" w14:textId="5684E4B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767F3E" w14:textId="43C761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FC40D8" w14:textId="062E67C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5077B5" w14:textId="1665544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70A165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4693" w14:textId="6908A0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DC_3A-8A-20A_n78A</w:t>
            </w:r>
          </w:p>
        </w:tc>
        <w:tc>
          <w:tcPr>
            <w:tcW w:w="1054" w:type="dxa"/>
            <w:tcBorders>
              <w:top w:val="single" w:sz="4" w:space="0" w:color="auto"/>
              <w:left w:val="single" w:sz="4" w:space="0" w:color="auto"/>
              <w:bottom w:val="single" w:sz="4" w:space="0" w:color="auto"/>
              <w:right w:val="single" w:sz="4" w:space="0" w:color="auto"/>
            </w:tcBorders>
          </w:tcPr>
          <w:p w14:paraId="79ED3C95" w14:textId="0AF9FA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A0F66" w14:textId="331340E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Alper Ucar, Vodafone</w:t>
            </w:r>
          </w:p>
        </w:tc>
        <w:tc>
          <w:tcPr>
            <w:tcW w:w="2551" w:type="dxa"/>
            <w:tcBorders>
              <w:top w:val="single" w:sz="4" w:space="0" w:color="auto"/>
              <w:left w:val="single" w:sz="4" w:space="0" w:color="auto"/>
              <w:bottom w:val="single" w:sz="4" w:space="0" w:color="auto"/>
              <w:right w:val="single" w:sz="4" w:space="0" w:color="auto"/>
            </w:tcBorders>
          </w:tcPr>
          <w:p w14:paraId="1E38FEDF"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4F25C0">
              <w:rPr>
                <w:rFonts w:cs="Arial"/>
                <w:sz w:val="16"/>
                <w:szCs w:val="16"/>
                <w:lang w:eastAsia="ja-JP"/>
              </w:rPr>
              <w:t>R4-1813150</w:t>
            </w:r>
          </w:p>
          <w:p w14:paraId="576D8BDA" w14:textId="1A3F682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9B1532" w14:textId="48602B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88E153" w14:textId="47126850"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915E7" w14:textId="75D5A27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FB05E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6C833D" w14:textId="2C1CD7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62F389E8" w14:textId="698AEF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FE85D0" w14:textId="6DE482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512AC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p w14:paraId="4660520E" w14:textId="43EFA78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38C696" w14:textId="1FC629C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277116" w14:textId="2003CC48" w:rsidR="003D2B62" w:rsidRDefault="003D2B62" w:rsidP="003D2B62">
            <w:pPr>
              <w:pStyle w:val="TAL"/>
              <w:rPr>
                <w:rFonts w:cs="Arial"/>
                <w:sz w:val="16"/>
                <w:szCs w:val="16"/>
                <w:lang w:eastAsia="ja-JP"/>
              </w:rPr>
            </w:pPr>
            <w:r w:rsidRPr="007A329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2A37ED" w14:textId="0C7B30F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9BE5C4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A5771D" w14:textId="36E724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w:t>
            </w:r>
            <w:r w:rsidRPr="0079359E">
              <w:rPr>
                <w:rFonts w:ascii="Arial" w:eastAsia="Malgun Gothic" w:hAnsi="Arial" w:cs="Arial" w:hint="eastAsia"/>
                <w:sz w:val="16"/>
                <w:szCs w:val="16"/>
                <w:lang w:eastAsia="ko-KR"/>
              </w:rPr>
              <w:t>8</w:t>
            </w:r>
            <w:r w:rsidRPr="0079359E">
              <w:rPr>
                <w:rFonts w:ascii="Arial" w:eastAsia="Malgun Gothic" w:hAnsi="Arial" w:cs="Arial"/>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4D7608F" w14:textId="5C6B5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A043A9" w14:textId="2C1ECA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96F3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p w14:paraId="505091F2" w14:textId="2BA0421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FBCBCD" w14:textId="6D11E0E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C65DF9" w14:textId="76457CC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1005E0" w14:textId="1B92790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DFD57B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695DE0" w14:textId="4B1A2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843181D" w14:textId="446764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010427" w14:textId="4ED501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1E8D6E"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p w14:paraId="3F090A0F" w14:textId="206755F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3BCA3" w14:textId="5D3A89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F8953A" w14:textId="7427BEE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81AE02" w14:textId="004A06D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D830A4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B080D3" w14:textId="572D7C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DC_3A-41C-42C_n77A</w:t>
            </w:r>
          </w:p>
        </w:tc>
        <w:tc>
          <w:tcPr>
            <w:tcW w:w="1054" w:type="dxa"/>
            <w:tcBorders>
              <w:top w:val="single" w:sz="4" w:space="0" w:color="auto"/>
              <w:left w:val="single" w:sz="4" w:space="0" w:color="auto"/>
              <w:bottom w:val="single" w:sz="4" w:space="0" w:color="auto"/>
              <w:right w:val="single" w:sz="4" w:space="0" w:color="auto"/>
            </w:tcBorders>
          </w:tcPr>
          <w:p w14:paraId="434AE7DB" w14:textId="071A14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ADA828" w14:textId="1F446E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3595A4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018DA14" w14:textId="1EB09E3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72F90D" w14:textId="32F4DB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C91BA7" w14:textId="4FF196D0"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36846C" w14:textId="1F9534C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A30899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457BC9" w14:textId="031B1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DC_3A-41C-42C_n78A</w:t>
            </w:r>
          </w:p>
        </w:tc>
        <w:tc>
          <w:tcPr>
            <w:tcW w:w="1054" w:type="dxa"/>
            <w:tcBorders>
              <w:top w:val="single" w:sz="4" w:space="0" w:color="auto"/>
              <w:left w:val="single" w:sz="4" w:space="0" w:color="auto"/>
              <w:bottom w:val="single" w:sz="4" w:space="0" w:color="auto"/>
              <w:right w:val="single" w:sz="4" w:space="0" w:color="auto"/>
            </w:tcBorders>
          </w:tcPr>
          <w:p w14:paraId="62AAB472" w14:textId="408270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95EF1" w14:textId="1A4080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4AB30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331C221D" w14:textId="6690DD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556EDA" w14:textId="3A16A2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8A8380" w14:textId="0C50831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E3AB55" w14:textId="7E163A3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FE0B4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EE0913" w14:textId="4A6B34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DC_3A-41C-42C_n79A</w:t>
            </w:r>
          </w:p>
        </w:tc>
        <w:tc>
          <w:tcPr>
            <w:tcW w:w="1054" w:type="dxa"/>
            <w:tcBorders>
              <w:top w:val="single" w:sz="4" w:space="0" w:color="auto"/>
              <w:left w:val="single" w:sz="4" w:space="0" w:color="auto"/>
              <w:bottom w:val="single" w:sz="4" w:space="0" w:color="auto"/>
              <w:right w:val="single" w:sz="4" w:space="0" w:color="auto"/>
            </w:tcBorders>
          </w:tcPr>
          <w:p w14:paraId="47DF2227" w14:textId="0DCEA1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2DFC92" w14:textId="7898FA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6E03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3D3F550A" w14:textId="6A63B7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AE3EF8" w14:textId="35C4EE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B27DDE" w14:textId="2965BA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939C51" w14:textId="031772D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762338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1131D" w14:textId="6D6009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_n77A</w:t>
            </w:r>
          </w:p>
        </w:tc>
        <w:tc>
          <w:tcPr>
            <w:tcW w:w="1054" w:type="dxa"/>
            <w:tcBorders>
              <w:top w:val="single" w:sz="4" w:space="0" w:color="auto"/>
              <w:left w:val="single" w:sz="4" w:space="0" w:color="auto"/>
              <w:bottom w:val="single" w:sz="4" w:space="0" w:color="auto"/>
              <w:right w:val="single" w:sz="4" w:space="0" w:color="auto"/>
            </w:tcBorders>
          </w:tcPr>
          <w:p w14:paraId="03E6F304" w14:textId="185F21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58BC3" w14:textId="5B59AB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079225"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45CF913B" w14:textId="360395A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70352A9" w14:textId="359D35F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86E925" w14:textId="5942378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AB22C9" w14:textId="11A4490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CD7EB6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018EDB" w14:textId="326EC2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_n78A</w:t>
            </w:r>
          </w:p>
        </w:tc>
        <w:tc>
          <w:tcPr>
            <w:tcW w:w="1054" w:type="dxa"/>
            <w:tcBorders>
              <w:top w:val="single" w:sz="4" w:space="0" w:color="auto"/>
              <w:left w:val="single" w:sz="4" w:space="0" w:color="auto"/>
              <w:bottom w:val="single" w:sz="4" w:space="0" w:color="auto"/>
              <w:right w:val="single" w:sz="4" w:space="0" w:color="auto"/>
            </w:tcBorders>
          </w:tcPr>
          <w:p w14:paraId="28D26EA8" w14:textId="5E27D0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BE9B1" w14:textId="378129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7B342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1470E9CB" w14:textId="385979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C5D6F4" w14:textId="669192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4300D" w14:textId="53D94BFD"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441B4B" w14:textId="03A2537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2344905" w14:textId="77777777" w:rsidTr="004F25C0">
        <w:trPr>
          <w:cantSplit/>
          <w:trHeight w:val="70"/>
        </w:trPr>
        <w:tc>
          <w:tcPr>
            <w:tcW w:w="3793" w:type="dxa"/>
            <w:tcBorders>
              <w:top w:val="single" w:sz="4" w:space="0" w:color="auto"/>
              <w:left w:val="single" w:sz="4" w:space="0" w:color="auto"/>
              <w:bottom w:val="single" w:sz="4" w:space="0" w:color="auto"/>
              <w:right w:val="single" w:sz="4" w:space="0" w:color="auto"/>
            </w:tcBorders>
          </w:tcPr>
          <w:p w14:paraId="00E11FFE" w14:textId="1AE20B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_n79A</w:t>
            </w:r>
          </w:p>
        </w:tc>
        <w:tc>
          <w:tcPr>
            <w:tcW w:w="1054" w:type="dxa"/>
            <w:tcBorders>
              <w:top w:val="single" w:sz="4" w:space="0" w:color="auto"/>
              <w:left w:val="single" w:sz="4" w:space="0" w:color="auto"/>
              <w:bottom w:val="single" w:sz="4" w:space="0" w:color="auto"/>
              <w:right w:val="single" w:sz="4" w:space="0" w:color="auto"/>
            </w:tcBorders>
          </w:tcPr>
          <w:p w14:paraId="5794F776" w14:textId="6CDC317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E65FCF" w14:textId="196BB2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25BB5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08F64365" w14:textId="2DBB48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844032" w14:textId="056899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FBB71" w14:textId="3C50B3E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E6D2DE" w14:textId="21D2DF9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63F26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AAF8A4" w14:textId="2FA42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C_n77A</w:t>
            </w:r>
          </w:p>
        </w:tc>
        <w:tc>
          <w:tcPr>
            <w:tcW w:w="1054" w:type="dxa"/>
            <w:tcBorders>
              <w:top w:val="single" w:sz="4" w:space="0" w:color="auto"/>
              <w:left w:val="single" w:sz="4" w:space="0" w:color="auto"/>
              <w:bottom w:val="single" w:sz="4" w:space="0" w:color="auto"/>
              <w:right w:val="single" w:sz="4" w:space="0" w:color="auto"/>
            </w:tcBorders>
          </w:tcPr>
          <w:p w14:paraId="7D116F63" w14:textId="4866B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EB1191" w14:textId="1888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F5C4D0"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750DB107" w14:textId="0B6875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4D5314" w14:textId="31D7B5B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78F1B9" w14:textId="6142557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DDF650" w14:textId="5B4BA97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91DB3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D7BC10" w14:textId="538BEB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C_n78A</w:t>
            </w:r>
          </w:p>
        </w:tc>
        <w:tc>
          <w:tcPr>
            <w:tcW w:w="1054" w:type="dxa"/>
            <w:tcBorders>
              <w:top w:val="single" w:sz="4" w:space="0" w:color="auto"/>
              <w:left w:val="single" w:sz="4" w:space="0" w:color="auto"/>
              <w:bottom w:val="single" w:sz="4" w:space="0" w:color="auto"/>
              <w:right w:val="single" w:sz="4" w:space="0" w:color="auto"/>
            </w:tcBorders>
          </w:tcPr>
          <w:p w14:paraId="05565961" w14:textId="39E3ED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AF8E1E" w14:textId="79DDF8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D47787"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55EBF15C" w14:textId="4F968EB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9735CE" w14:textId="00B09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F80271" w14:textId="74306966"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828463" w14:textId="4DEB7D8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624B36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2EE968" w14:textId="39045F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C_n79A</w:t>
            </w:r>
          </w:p>
        </w:tc>
        <w:tc>
          <w:tcPr>
            <w:tcW w:w="1054" w:type="dxa"/>
            <w:tcBorders>
              <w:top w:val="single" w:sz="4" w:space="0" w:color="auto"/>
              <w:left w:val="single" w:sz="4" w:space="0" w:color="auto"/>
              <w:bottom w:val="single" w:sz="4" w:space="0" w:color="auto"/>
              <w:right w:val="single" w:sz="4" w:space="0" w:color="auto"/>
            </w:tcBorders>
          </w:tcPr>
          <w:p w14:paraId="32BD2029" w14:textId="77D071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879585" w14:textId="0C8F29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D14C0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187FD3E1" w14:textId="7D2651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F019EE" w14:textId="5E3A9D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1FAC54" w14:textId="769521E4"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230FDF" w14:textId="50D13D3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17CE5E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F933" w14:textId="4F8D7E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A_n77A</w:t>
            </w:r>
          </w:p>
        </w:tc>
        <w:tc>
          <w:tcPr>
            <w:tcW w:w="1054" w:type="dxa"/>
            <w:tcBorders>
              <w:top w:val="single" w:sz="4" w:space="0" w:color="auto"/>
              <w:left w:val="single" w:sz="4" w:space="0" w:color="auto"/>
              <w:bottom w:val="single" w:sz="4" w:space="0" w:color="auto"/>
              <w:right w:val="single" w:sz="4" w:space="0" w:color="auto"/>
            </w:tcBorders>
          </w:tcPr>
          <w:p w14:paraId="4C01F1F1" w14:textId="02475A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AB9148" w14:textId="3C9C32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8367EB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p w14:paraId="2DF12BC2" w14:textId="2691605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8287897" w14:textId="062775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6EB6E" w14:textId="4F0F3A9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A2CC1B" w14:textId="42FEBAB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6CB66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AAE28B" w14:textId="642C33F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A_n78A</w:t>
            </w:r>
          </w:p>
        </w:tc>
        <w:tc>
          <w:tcPr>
            <w:tcW w:w="1054" w:type="dxa"/>
            <w:tcBorders>
              <w:top w:val="single" w:sz="4" w:space="0" w:color="auto"/>
              <w:left w:val="single" w:sz="4" w:space="0" w:color="auto"/>
              <w:bottom w:val="single" w:sz="4" w:space="0" w:color="auto"/>
              <w:right w:val="single" w:sz="4" w:space="0" w:color="auto"/>
            </w:tcBorders>
          </w:tcPr>
          <w:p w14:paraId="5EC1DB37" w14:textId="0ED2FE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3BC53" w14:textId="5B564C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ABE0D6"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p w14:paraId="005C92D9" w14:textId="64F3E8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7A4860" w14:textId="414EE4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3777E6" w14:textId="3E0A9F5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FF7F82" w14:textId="1EE0447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CED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B4E5B" w14:textId="7D754D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A_n79A</w:t>
            </w:r>
          </w:p>
        </w:tc>
        <w:tc>
          <w:tcPr>
            <w:tcW w:w="1054" w:type="dxa"/>
            <w:tcBorders>
              <w:top w:val="single" w:sz="4" w:space="0" w:color="auto"/>
              <w:left w:val="single" w:sz="4" w:space="0" w:color="auto"/>
              <w:bottom w:val="single" w:sz="4" w:space="0" w:color="auto"/>
              <w:right w:val="single" w:sz="4" w:space="0" w:color="auto"/>
            </w:tcBorders>
          </w:tcPr>
          <w:p w14:paraId="64E9B812" w14:textId="181BBE8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478186" w14:textId="646F92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2CC574"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p w14:paraId="5340DC9A" w14:textId="0B8CA1C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5BE193" w14:textId="1CB039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E9B83E" w14:textId="294533FB"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4DF577" w14:textId="1AAF848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B0959A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0A6420" w14:textId="20C14D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DC_1A-3A-18A_n77A</w:t>
            </w:r>
          </w:p>
        </w:tc>
        <w:tc>
          <w:tcPr>
            <w:tcW w:w="1054" w:type="dxa"/>
            <w:tcBorders>
              <w:top w:val="single" w:sz="4" w:space="0" w:color="auto"/>
              <w:left w:val="single" w:sz="4" w:space="0" w:color="auto"/>
              <w:bottom w:val="single" w:sz="4" w:space="0" w:color="auto"/>
              <w:right w:val="single" w:sz="4" w:space="0" w:color="auto"/>
            </w:tcBorders>
          </w:tcPr>
          <w:p w14:paraId="25AFFBCA" w14:textId="32D1E3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B37E4" w14:textId="39248E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45C4D9"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p w14:paraId="257C18EC" w14:textId="5780940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4D4C936" w14:textId="5A7C70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37EE4B" w14:textId="0077127E"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6647" w14:textId="71F7316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7EF4E8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D94927" w14:textId="02A3D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DC_1A-3A-18A_n78A</w:t>
            </w:r>
          </w:p>
        </w:tc>
        <w:tc>
          <w:tcPr>
            <w:tcW w:w="1054" w:type="dxa"/>
            <w:tcBorders>
              <w:top w:val="single" w:sz="4" w:space="0" w:color="auto"/>
              <w:left w:val="single" w:sz="4" w:space="0" w:color="auto"/>
              <w:bottom w:val="single" w:sz="4" w:space="0" w:color="auto"/>
              <w:right w:val="single" w:sz="4" w:space="0" w:color="auto"/>
            </w:tcBorders>
          </w:tcPr>
          <w:p w14:paraId="07D7FFF0" w14:textId="61BD39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825876" w14:textId="33578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665BB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p w14:paraId="178848CE" w14:textId="2F0875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5DB5EB" w14:textId="47DBEF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18DC53" w14:textId="57C85F3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C941D5" w14:textId="3A36662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367308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56C266" w14:textId="68BDBC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DC_1A-3A-18A_n79A</w:t>
            </w:r>
          </w:p>
        </w:tc>
        <w:tc>
          <w:tcPr>
            <w:tcW w:w="1054" w:type="dxa"/>
            <w:tcBorders>
              <w:top w:val="single" w:sz="4" w:space="0" w:color="auto"/>
              <w:left w:val="single" w:sz="4" w:space="0" w:color="auto"/>
              <w:bottom w:val="single" w:sz="4" w:space="0" w:color="auto"/>
              <w:right w:val="single" w:sz="4" w:space="0" w:color="auto"/>
            </w:tcBorders>
          </w:tcPr>
          <w:p w14:paraId="5D6C80B8" w14:textId="51E624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2FF7E" w14:textId="051195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4852F"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p w14:paraId="706046C8" w14:textId="7A152E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867D5" w14:textId="53FA1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435E9" w14:textId="2DEBB598"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51C31" w14:textId="616744B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390D45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48F10" w14:textId="662FF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DC_1A-3C-7C_n78A</w:t>
            </w:r>
          </w:p>
        </w:tc>
        <w:tc>
          <w:tcPr>
            <w:tcW w:w="1054" w:type="dxa"/>
            <w:tcBorders>
              <w:top w:val="single" w:sz="4" w:space="0" w:color="auto"/>
              <w:left w:val="single" w:sz="4" w:space="0" w:color="auto"/>
              <w:bottom w:val="single" w:sz="4" w:space="0" w:color="auto"/>
              <w:right w:val="single" w:sz="4" w:space="0" w:color="auto"/>
            </w:tcBorders>
          </w:tcPr>
          <w:p w14:paraId="267108D8" w14:textId="6A6E80E4" w:rsidR="003D2B62" w:rsidRPr="0079359E" w:rsidRDefault="003D2B62"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6D0A81" w14:textId="59CC86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C7EC475" w14:textId="73A2E16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4738CE01" w14:textId="5AC9CFF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43DFB7" w14:textId="51C2F60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EA6A23" w14:textId="5CA4819F"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F6A7D2" w14:textId="1E27A91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0F5867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83FF88" w14:textId="263408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DC_1A-3A-7C_n78A</w:t>
            </w:r>
          </w:p>
        </w:tc>
        <w:tc>
          <w:tcPr>
            <w:tcW w:w="1054" w:type="dxa"/>
            <w:tcBorders>
              <w:top w:val="single" w:sz="4" w:space="0" w:color="auto"/>
              <w:left w:val="single" w:sz="4" w:space="0" w:color="auto"/>
              <w:bottom w:val="single" w:sz="4" w:space="0" w:color="auto"/>
              <w:right w:val="single" w:sz="4" w:space="0" w:color="auto"/>
            </w:tcBorders>
          </w:tcPr>
          <w:p w14:paraId="10EEACCC" w14:textId="1DF264D1" w:rsidR="003D2B62" w:rsidRPr="0079359E" w:rsidRDefault="003D2B62"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67BDEA" w14:textId="170017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6C0E41D" w14:textId="35FBC642"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sidR="009744B0">
              <w:rPr>
                <w:rFonts w:cs="Arial"/>
                <w:sz w:val="16"/>
                <w:szCs w:val="16"/>
                <w:lang w:eastAsia="ja-JP"/>
              </w:rPr>
              <w:t xml:space="preserve">, </w:t>
            </w:r>
            <w:r w:rsidR="009744B0" w:rsidRPr="009744B0">
              <w:rPr>
                <w:rFonts w:cs="Arial"/>
                <w:sz w:val="16"/>
                <w:szCs w:val="16"/>
                <w:lang w:eastAsia="ja-JP"/>
              </w:rPr>
              <w:t>R4-1812791</w:t>
            </w:r>
          </w:p>
          <w:p w14:paraId="39ED8F80" w14:textId="7F02DD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A70501" w14:textId="728ECEC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77D998" w14:textId="5C735A9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E37B14" w14:textId="75A2FA0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97632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EF0A97" w14:textId="4C1AB3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DC_1A-21A-42D_n77A</w:t>
            </w:r>
          </w:p>
        </w:tc>
        <w:tc>
          <w:tcPr>
            <w:tcW w:w="1054" w:type="dxa"/>
            <w:tcBorders>
              <w:top w:val="single" w:sz="4" w:space="0" w:color="auto"/>
              <w:left w:val="single" w:sz="4" w:space="0" w:color="auto"/>
              <w:bottom w:val="single" w:sz="4" w:space="0" w:color="auto"/>
              <w:right w:val="single" w:sz="4" w:space="0" w:color="auto"/>
            </w:tcBorders>
          </w:tcPr>
          <w:p w14:paraId="747607C9" w14:textId="12A791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F15AE6A" w14:textId="41929C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DD11737" w14:textId="1743AE6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9745273" w14:textId="085E619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8BEBD5" w14:textId="4164472C"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E30CFE" w14:textId="7EF18E4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03F43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50D08" w14:textId="21B572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DC_1A-21A-42D_n77C</w:t>
            </w:r>
          </w:p>
        </w:tc>
        <w:tc>
          <w:tcPr>
            <w:tcW w:w="1054" w:type="dxa"/>
            <w:tcBorders>
              <w:top w:val="single" w:sz="4" w:space="0" w:color="auto"/>
              <w:left w:val="single" w:sz="4" w:space="0" w:color="auto"/>
              <w:bottom w:val="single" w:sz="4" w:space="0" w:color="auto"/>
              <w:right w:val="single" w:sz="4" w:space="0" w:color="auto"/>
            </w:tcBorders>
          </w:tcPr>
          <w:p w14:paraId="6091E2AA" w14:textId="450AC78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B19023" w14:textId="49949A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1F37CA2" w14:textId="7854A0C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5013E9A" w14:textId="13ED04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CB5511" w14:textId="2B5D51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8B2CB7" w14:textId="6921B14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C5869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437448" w14:textId="0754B6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DC_1A-21A-42D_n78A</w:t>
            </w:r>
          </w:p>
        </w:tc>
        <w:tc>
          <w:tcPr>
            <w:tcW w:w="1054" w:type="dxa"/>
            <w:tcBorders>
              <w:top w:val="single" w:sz="4" w:space="0" w:color="auto"/>
              <w:left w:val="single" w:sz="4" w:space="0" w:color="auto"/>
              <w:bottom w:val="single" w:sz="4" w:space="0" w:color="auto"/>
              <w:right w:val="single" w:sz="4" w:space="0" w:color="auto"/>
            </w:tcBorders>
          </w:tcPr>
          <w:p w14:paraId="0FD0AD53" w14:textId="13DB7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960159" w14:textId="64FCE2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CBE9603" w14:textId="61A9538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68DD365" w14:textId="4C9C23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F3AF85" w14:textId="4F212347"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A15576" w14:textId="32BA747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A41D1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8F1DA7" w14:textId="5C236F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DC_1A-21A-42D_n78C</w:t>
            </w:r>
          </w:p>
        </w:tc>
        <w:tc>
          <w:tcPr>
            <w:tcW w:w="1054" w:type="dxa"/>
            <w:tcBorders>
              <w:top w:val="single" w:sz="4" w:space="0" w:color="auto"/>
              <w:left w:val="single" w:sz="4" w:space="0" w:color="auto"/>
              <w:bottom w:val="single" w:sz="4" w:space="0" w:color="auto"/>
              <w:right w:val="single" w:sz="4" w:space="0" w:color="auto"/>
            </w:tcBorders>
          </w:tcPr>
          <w:p w14:paraId="6C7187B3" w14:textId="2A07A9B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6FDDEE" w14:textId="030665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A1CFB3" w14:textId="37F63C7B"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AA9D082" w14:textId="3612C6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B0D3D5" w14:textId="25EE6751"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BB6C98" w14:textId="717C500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38F6B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2A24D" w14:textId="702E08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DC_1A-21A-42D_n79A</w:t>
            </w:r>
          </w:p>
        </w:tc>
        <w:tc>
          <w:tcPr>
            <w:tcW w:w="1054" w:type="dxa"/>
            <w:tcBorders>
              <w:top w:val="single" w:sz="4" w:space="0" w:color="auto"/>
              <w:left w:val="single" w:sz="4" w:space="0" w:color="auto"/>
              <w:bottom w:val="single" w:sz="4" w:space="0" w:color="auto"/>
              <w:right w:val="single" w:sz="4" w:space="0" w:color="auto"/>
            </w:tcBorders>
          </w:tcPr>
          <w:p w14:paraId="5C394A9F" w14:textId="3104FB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CF0B01F" w14:textId="273DFF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A1607D" w14:textId="7C7B1DBC"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41FF8356" w14:textId="4917B97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5E519D" w14:textId="48553405"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6D9F91" w14:textId="1E2054F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ADBD4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C9DE88" w14:textId="7E6943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DC_1A-21A-42D_n79C</w:t>
            </w:r>
          </w:p>
        </w:tc>
        <w:tc>
          <w:tcPr>
            <w:tcW w:w="1054" w:type="dxa"/>
            <w:tcBorders>
              <w:top w:val="single" w:sz="4" w:space="0" w:color="auto"/>
              <w:left w:val="single" w:sz="4" w:space="0" w:color="auto"/>
              <w:bottom w:val="single" w:sz="4" w:space="0" w:color="auto"/>
              <w:right w:val="single" w:sz="4" w:space="0" w:color="auto"/>
            </w:tcBorders>
          </w:tcPr>
          <w:p w14:paraId="6C6AD88D" w14:textId="2747F4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A028E8F" w14:textId="0E876B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23EF2C" w14:textId="1A30BA7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109B420E" w14:textId="5968D5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41C91C" w14:textId="6FA983A3"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CD0F97" w14:textId="33FB6D7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DD541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4F6CE9" w14:textId="355266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DC_3A-19A-42D_n77A</w:t>
            </w:r>
          </w:p>
        </w:tc>
        <w:tc>
          <w:tcPr>
            <w:tcW w:w="1054" w:type="dxa"/>
            <w:tcBorders>
              <w:top w:val="single" w:sz="4" w:space="0" w:color="auto"/>
              <w:left w:val="single" w:sz="4" w:space="0" w:color="auto"/>
              <w:bottom w:val="single" w:sz="4" w:space="0" w:color="auto"/>
              <w:right w:val="single" w:sz="4" w:space="0" w:color="auto"/>
            </w:tcBorders>
          </w:tcPr>
          <w:p w14:paraId="4F120188" w14:textId="2F053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0D1A4EA" w14:textId="75685D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B044B5" w14:textId="5A6D78B6"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64880DC" w14:textId="4FA38C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846A99" w14:textId="100C4429" w:rsidR="003D2B62" w:rsidRDefault="003D2B62" w:rsidP="003D2B62">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FA2EAD" w14:textId="67718E8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E9BFA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4EFEFB" w14:textId="439589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w:t>
            </w:r>
          </w:p>
        </w:tc>
        <w:tc>
          <w:tcPr>
            <w:tcW w:w="1054" w:type="dxa"/>
            <w:tcBorders>
              <w:top w:val="single" w:sz="4" w:space="0" w:color="auto"/>
              <w:left w:val="single" w:sz="4" w:space="0" w:color="auto"/>
              <w:bottom w:val="single" w:sz="4" w:space="0" w:color="auto"/>
              <w:right w:val="single" w:sz="4" w:space="0" w:color="auto"/>
            </w:tcBorders>
          </w:tcPr>
          <w:p w14:paraId="2198D7A0" w14:textId="3DB488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F94D316" w14:textId="51F2C3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B72FB84" w14:textId="34BCBB0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527A8A1" w14:textId="0A759E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7D12BC" w14:textId="2F4B942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44A5DD" w14:textId="75C914A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27AE3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2F577F" w14:textId="24317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DC_3A-19A-42D_n78A</w:t>
            </w:r>
          </w:p>
        </w:tc>
        <w:tc>
          <w:tcPr>
            <w:tcW w:w="1054" w:type="dxa"/>
            <w:tcBorders>
              <w:top w:val="single" w:sz="4" w:space="0" w:color="auto"/>
              <w:left w:val="single" w:sz="4" w:space="0" w:color="auto"/>
              <w:bottom w:val="single" w:sz="4" w:space="0" w:color="auto"/>
              <w:right w:val="single" w:sz="4" w:space="0" w:color="auto"/>
            </w:tcBorders>
          </w:tcPr>
          <w:p w14:paraId="043C51D2" w14:textId="0CB992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1B9EFD" w14:textId="463170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AEFE24" w14:textId="475FDE60"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7B5887B0" w14:textId="3E2B7F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5A5843" w14:textId="15F26D75"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8B66A" w14:textId="7A4937F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4D556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079E4F" w14:textId="46F75C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w:t>
            </w:r>
          </w:p>
        </w:tc>
        <w:tc>
          <w:tcPr>
            <w:tcW w:w="1054" w:type="dxa"/>
            <w:tcBorders>
              <w:top w:val="single" w:sz="4" w:space="0" w:color="auto"/>
              <w:left w:val="single" w:sz="4" w:space="0" w:color="auto"/>
              <w:bottom w:val="single" w:sz="4" w:space="0" w:color="auto"/>
              <w:right w:val="single" w:sz="4" w:space="0" w:color="auto"/>
            </w:tcBorders>
          </w:tcPr>
          <w:p w14:paraId="205113D8" w14:textId="4AF827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730275" w14:textId="2D0FFD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4323D2A" w14:textId="43E2D2C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6134FE" w14:textId="65F43E5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3AF214" w14:textId="7AB7DE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65C222" w14:textId="13D7FE6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4C8F9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5E1634" w14:textId="4D100C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DC_3A-19A-42D_n79A</w:t>
            </w:r>
          </w:p>
        </w:tc>
        <w:tc>
          <w:tcPr>
            <w:tcW w:w="1054" w:type="dxa"/>
            <w:tcBorders>
              <w:top w:val="single" w:sz="4" w:space="0" w:color="auto"/>
              <w:left w:val="single" w:sz="4" w:space="0" w:color="auto"/>
              <w:bottom w:val="single" w:sz="4" w:space="0" w:color="auto"/>
              <w:right w:val="single" w:sz="4" w:space="0" w:color="auto"/>
            </w:tcBorders>
          </w:tcPr>
          <w:p w14:paraId="4A86867B" w14:textId="7BAA76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5E2025D" w14:textId="5597E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A816FEA" w14:textId="6FBC13B2"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2AF64D0" w14:textId="60472F0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BB3C42" w14:textId="5A9B0A2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036867" w14:textId="55DAA61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EDF1E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C725D" w14:textId="40ABDF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DC_3A-19A-42D_n79C</w:t>
            </w:r>
          </w:p>
        </w:tc>
        <w:tc>
          <w:tcPr>
            <w:tcW w:w="1054" w:type="dxa"/>
            <w:tcBorders>
              <w:top w:val="single" w:sz="4" w:space="0" w:color="auto"/>
              <w:left w:val="single" w:sz="4" w:space="0" w:color="auto"/>
              <w:bottom w:val="single" w:sz="4" w:space="0" w:color="auto"/>
              <w:right w:val="single" w:sz="4" w:space="0" w:color="auto"/>
            </w:tcBorders>
          </w:tcPr>
          <w:p w14:paraId="0CAC3952" w14:textId="1CA748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61FC8F8" w14:textId="5893DE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6DA530" w14:textId="1D4C8ED9"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5670D23" w14:textId="4022538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6FC45D" w14:textId="41A0E49D"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CD1D05" w14:textId="0CC4793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074D9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F14923" w14:textId="3C8A4B1E" w:rsidR="003D2B62" w:rsidRPr="0079359E" w:rsidRDefault="009744B0" w:rsidP="003D2B62">
            <w:pPr>
              <w:pStyle w:val="FP"/>
              <w:rPr>
                <w:rFonts w:ascii="Arial" w:eastAsia="Malgun Gothic" w:hAnsi="Arial" w:cs="Arial"/>
                <w:sz w:val="16"/>
                <w:szCs w:val="16"/>
                <w:lang w:eastAsia="ko-KR"/>
              </w:rPr>
            </w:pPr>
            <w:r>
              <w:rPr>
                <w:rFonts w:ascii="Arial" w:eastAsia="Malgun Gothic" w:hAnsi="Arial" w:cs="Arial"/>
                <w:sz w:val="16"/>
                <w:szCs w:val="16"/>
                <w:lang w:eastAsia="ko-KR"/>
              </w:rPr>
              <w:t>DC_3A-21A-42D_n77A</w:t>
            </w:r>
          </w:p>
        </w:tc>
        <w:tc>
          <w:tcPr>
            <w:tcW w:w="1054" w:type="dxa"/>
            <w:tcBorders>
              <w:top w:val="single" w:sz="4" w:space="0" w:color="auto"/>
              <w:left w:val="single" w:sz="4" w:space="0" w:color="auto"/>
              <w:bottom w:val="single" w:sz="4" w:space="0" w:color="auto"/>
              <w:right w:val="single" w:sz="4" w:space="0" w:color="auto"/>
            </w:tcBorders>
          </w:tcPr>
          <w:p w14:paraId="598F8294" w14:textId="730EB4D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9150D0" w14:textId="163D63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D62EBA" w14:textId="1D10E5FD"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29CB7674" w14:textId="686BDF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8C14BB" w14:textId="493B07D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44CEA" w14:textId="5279CC4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18BF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8299A3" w14:textId="19C207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w:t>
            </w:r>
          </w:p>
        </w:tc>
        <w:tc>
          <w:tcPr>
            <w:tcW w:w="1054" w:type="dxa"/>
            <w:tcBorders>
              <w:top w:val="single" w:sz="4" w:space="0" w:color="auto"/>
              <w:left w:val="single" w:sz="4" w:space="0" w:color="auto"/>
              <w:bottom w:val="single" w:sz="4" w:space="0" w:color="auto"/>
              <w:right w:val="single" w:sz="4" w:space="0" w:color="auto"/>
            </w:tcBorders>
          </w:tcPr>
          <w:p w14:paraId="304CE8B8" w14:textId="70446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88A0E8" w14:textId="0C0EE7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919163" w14:textId="2C53D581"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08836A25" w14:textId="259F85E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8BC57D" w14:textId="5E7E62C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242127" w14:textId="71E3F8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B4C231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F51953" w14:textId="089EC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DC_3A-21A-42D_n78A</w:t>
            </w:r>
          </w:p>
        </w:tc>
        <w:tc>
          <w:tcPr>
            <w:tcW w:w="1054" w:type="dxa"/>
            <w:tcBorders>
              <w:top w:val="single" w:sz="4" w:space="0" w:color="auto"/>
              <w:left w:val="single" w:sz="4" w:space="0" w:color="auto"/>
              <w:bottom w:val="single" w:sz="4" w:space="0" w:color="auto"/>
              <w:right w:val="single" w:sz="4" w:space="0" w:color="auto"/>
            </w:tcBorders>
          </w:tcPr>
          <w:p w14:paraId="35D97060" w14:textId="58D015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1B8E9F0" w14:textId="41E568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F39EF0" w14:textId="2732915A"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62535AD" w14:textId="51BA9B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891B8B" w14:textId="510496A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F27A56" w14:textId="482CE7A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1102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BD821D" w14:textId="1AEC80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w:t>
            </w:r>
          </w:p>
        </w:tc>
        <w:tc>
          <w:tcPr>
            <w:tcW w:w="1054" w:type="dxa"/>
            <w:tcBorders>
              <w:top w:val="single" w:sz="4" w:space="0" w:color="auto"/>
              <w:left w:val="single" w:sz="4" w:space="0" w:color="auto"/>
              <w:bottom w:val="single" w:sz="4" w:space="0" w:color="auto"/>
              <w:right w:val="single" w:sz="4" w:space="0" w:color="auto"/>
            </w:tcBorders>
          </w:tcPr>
          <w:p w14:paraId="16354018" w14:textId="07FE6A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3E89CFB" w14:textId="46403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DB0EDE" w14:textId="59FEFB37" w:rsidR="003D2B62" w:rsidRDefault="003D2B62" w:rsidP="003D2B62">
            <w:pPr>
              <w:pStyle w:val="TAL"/>
              <w:rPr>
                <w:rFonts w:cs="Arial"/>
                <w:color w:val="000000"/>
                <w:sz w:val="16"/>
                <w:szCs w:val="16"/>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37D631A4" w14:textId="7DBF5A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B35FF" w14:textId="2C9B36A6"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93542D" w14:textId="73E08CF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5B563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0F9FD4" w14:textId="6AA5AD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DC_3A-21A-42D_n79A</w:t>
            </w:r>
          </w:p>
        </w:tc>
        <w:tc>
          <w:tcPr>
            <w:tcW w:w="1054" w:type="dxa"/>
            <w:tcBorders>
              <w:top w:val="single" w:sz="4" w:space="0" w:color="auto"/>
              <w:left w:val="single" w:sz="4" w:space="0" w:color="auto"/>
              <w:bottom w:val="single" w:sz="4" w:space="0" w:color="auto"/>
              <w:right w:val="single" w:sz="4" w:space="0" w:color="auto"/>
            </w:tcBorders>
          </w:tcPr>
          <w:p w14:paraId="02737A10" w14:textId="70F3A3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31E6D77" w14:textId="4DD525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5A23CE" w14:textId="25F85ECC"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5A1C81CE" w14:textId="088D13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ACB23A" w14:textId="7715E102"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3E0E40" w14:textId="01F7159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B39C4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0C41FE" w14:textId="5234E4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DC_3A-21A-42D_n79C</w:t>
            </w:r>
          </w:p>
        </w:tc>
        <w:tc>
          <w:tcPr>
            <w:tcW w:w="1054" w:type="dxa"/>
            <w:tcBorders>
              <w:top w:val="single" w:sz="4" w:space="0" w:color="auto"/>
              <w:left w:val="single" w:sz="4" w:space="0" w:color="auto"/>
              <w:bottom w:val="single" w:sz="4" w:space="0" w:color="auto"/>
              <w:right w:val="single" w:sz="4" w:space="0" w:color="auto"/>
            </w:tcBorders>
          </w:tcPr>
          <w:p w14:paraId="334C846B" w14:textId="5230E4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980B9DE" w14:textId="38CBC4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672794" w14:textId="44598E94" w:rsidR="003D2B62" w:rsidRPr="009B2EEF" w:rsidRDefault="003D2B62" w:rsidP="003D2B62">
            <w:pPr>
              <w:pStyle w:val="TAL"/>
              <w:rPr>
                <w:rFonts w:cs="Arial"/>
                <w:sz w:val="16"/>
                <w:szCs w:val="16"/>
                <w:lang w:eastAsia="ja-JP"/>
              </w:rPr>
            </w:pPr>
            <w:r>
              <w:rPr>
                <w:rFonts w:cs="Arial"/>
                <w:sz w:val="16"/>
                <w:szCs w:val="16"/>
                <w:lang w:eastAsia="ja-JP"/>
              </w:rPr>
              <w:t>38.101-3: R4-1811432, R4-1815799</w:t>
            </w:r>
          </w:p>
        </w:tc>
        <w:tc>
          <w:tcPr>
            <w:tcW w:w="993" w:type="dxa"/>
            <w:tcBorders>
              <w:top w:val="single" w:sz="4" w:space="0" w:color="auto"/>
              <w:left w:val="single" w:sz="4" w:space="0" w:color="auto"/>
              <w:bottom w:val="single" w:sz="4" w:space="0" w:color="auto"/>
              <w:right w:val="single" w:sz="4" w:space="0" w:color="auto"/>
            </w:tcBorders>
          </w:tcPr>
          <w:p w14:paraId="62663FDD" w14:textId="7F0421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ACFF18" w14:textId="6DDA09BE"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C2EE39" w14:textId="55C3102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4BD69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4A2A4E" w14:textId="01737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L_1A-3C-8A_n78A_UL_1A_n78A</w:t>
            </w:r>
          </w:p>
        </w:tc>
        <w:tc>
          <w:tcPr>
            <w:tcW w:w="1054" w:type="dxa"/>
            <w:tcBorders>
              <w:top w:val="single" w:sz="4" w:space="0" w:color="auto"/>
              <w:left w:val="single" w:sz="4" w:space="0" w:color="auto"/>
              <w:bottom w:val="single" w:sz="4" w:space="0" w:color="auto"/>
              <w:right w:val="single" w:sz="4" w:space="0" w:color="auto"/>
            </w:tcBorders>
          </w:tcPr>
          <w:p w14:paraId="7F45EE30" w14:textId="46BF1A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CFB162" w14:textId="2C55F13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C400F25"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12D4BF84" w14:textId="2091F3D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C3E64D" w14:textId="37509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6C60E" w14:textId="0CB119C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C8D5C3" w14:textId="047531F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653D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19696" w14:textId="489902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L_1A-3C-8A_n78A_UL_3A_n78A</w:t>
            </w:r>
          </w:p>
        </w:tc>
        <w:tc>
          <w:tcPr>
            <w:tcW w:w="1054" w:type="dxa"/>
            <w:tcBorders>
              <w:top w:val="single" w:sz="4" w:space="0" w:color="auto"/>
              <w:left w:val="single" w:sz="4" w:space="0" w:color="auto"/>
              <w:bottom w:val="single" w:sz="4" w:space="0" w:color="auto"/>
              <w:right w:val="single" w:sz="4" w:space="0" w:color="auto"/>
            </w:tcBorders>
          </w:tcPr>
          <w:p w14:paraId="29CAE91C" w14:textId="30EEA6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5DB13C" w14:textId="4E735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A44E43D"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6D65315F" w14:textId="5FF4BD2B" w:rsidR="003D2B62" w:rsidRPr="009B2EE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23FCE6" w14:textId="1F0A06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9F945" w14:textId="0E2585E3"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CC8D42" w14:textId="7725932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0B0DD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CF4290" w14:textId="6C3F40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L_1A-3C-8A_n78A_UL_8A_n78A</w:t>
            </w:r>
          </w:p>
        </w:tc>
        <w:tc>
          <w:tcPr>
            <w:tcW w:w="1054" w:type="dxa"/>
            <w:tcBorders>
              <w:top w:val="single" w:sz="4" w:space="0" w:color="auto"/>
              <w:left w:val="single" w:sz="4" w:space="0" w:color="auto"/>
              <w:bottom w:val="single" w:sz="4" w:space="0" w:color="auto"/>
              <w:right w:val="single" w:sz="4" w:space="0" w:color="auto"/>
            </w:tcBorders>
          </w:tcPr>
          <w:p w14:paraId="57393C8B" w14:textId="51A46D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D47D1B" w14:textId="2C0400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B09FFA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9B2EEF">
              <w:rPr>
                <w:rFonts w:cs="Arial"/>
                <w:sz w:val="16"/>
                <w:szCs w:val="16"/>
                <w:lang w:eastAsia="ja-JP"/>
              </w:rPr>
              <w:t>R4-1816173</w:t>
            </w:r>
          </w:p>
          <w:p w14:paraId="77D06220" w14:textId="59A071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51665B" w14:textId="778BE3F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D066EF" w14:textId="7669A6A8" w:rsidR="003D2B62" w:rsidRDefault="003D2B62" w:rsidP="003D2B62">
            <w:pPr>
              <w:pStyle w:val="TAL"/>
              <w:rPr>
                <w:rFonts w:cs="Arial"/>
                <w:sz w:val="16"/>
                <w:szCs w:val="16"/>
                <w:lang w:eastAsia="ja-JP"/>
              </w:rPr>
            </w:pPr>
            <w:r w:rsidRPr="0011161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09A94D" w14:textId="051E3354" w:rsidR="003D2B62" w:rsidRDefault="003D2B62" w:rsidP="003D2B62">
            <w:pPr>
              <w:pStyle w:val="TAL"/>
              <w:rPr>
                <w:rFonts w:cs="Arial"/>
                <w:sz w:val="16"/>
                <w:szCs w:val="16"/>
                <w:lang w:eastAsia="ja-JP"/>
              </w:rPr>
            </w:pPr>
            <w:r>
              <w:rPr>
                <w:rFonts w:cs="Arial"/>
                <w:sz w:val="16"/>
                <w:szCs w:val="16"/>
                <w:lang w:eastAsia="ja-JP"/>
              </w:rPr>
              <w:t>None</w:t>
            </w:r>
          </w:p>
        </w:tc>
      </w:tr>
      <w:tr w:rsidR="00786F72" w:rsidRPr="00432C06" w14:paraId="55E36B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142AE" w14:textId="10943C7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DC_3A-7A-8A_n77A</w:t>
            </w:r>
          </w:p>
        </w:tc>
        <w:tc>
          <w:tcPr>
            <w:tcW w:w="1054" w:type="dxa"/>
            <w:tcBorders>
              <w:top w:val="single" w:sz="4" w:space="0" w:color="auto"/>
              <w:left w:val="single" w:sz="4" w:space="0" w:color="auto"/>
              <w:bottom w:val="single" w:sz="4" w:space="0" w:color="auto"/>
              <w:right w:val="single" w:sz="4" w:space="0" w:color="auto"/>
            </w:tcBorders>
          </w:tcPr>
          <w:p w14:paraId="7417F0DD" w14:textId="21E0C99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803E74" w14:textId="47A2ABA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33E8BED5" w14:textId="433581A1" w:rsidR="00786F72" w:rsidRDefault="00786F72" w:rsidP="00786F72">
            <w:pPr>
              <w:pStyle w:val="TAL"/>
              <w:rPr>
                <w:rFonts w:cs="Arial"/>
                <w:color w:val="000000"/>
                <w:sz w:val="16"/>
                <w:szCs w:val="16"/>
              </w:rPr>
            </w:pPr>
            <w:r w:rsidRPr="00B7437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EDD14B" w14:textId="4E9F6C0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82CA89" w14:textId="5844276A"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A0F4FD" w14:textId="3BF76229"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79CA8B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E02EB1" w14:textId="6A4A365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DC_3A-7A-8A_n78A</w:t>
            </w:r>
          </w:p>
        </w:tc>
        <w:tc>
          <w:tcPr>
            <w:tcW w:w="1054" w:type="dxa"/>
            <w:tcBorders>
              <w:top w:val="single" w:sz="4" w:space="0" w:color="auto"/>
              <w:left w:val="single" w:sz="4" w:space="0" w:color="auto"/>
              <w:bottom w:val="single" w:sz="4" w:space="0" w:color="auto"/>
              <w:right w:val="single" w:sz="4" w:space="0" w:color="auto"/>
            </w:tcBorders>
          </w:tcPr>
          <w:p w14:paraId="416C39A8" w14:textId="3C14286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ECB772" w14:textId="6C5E23F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Bo-Han Hsieh, CHTTL</w:t>
            </w:r>
          </w:p>
        </w:tc>
        <w:tc>
          <w:tcPr>
            <w:tcW w:w="2551" w:type="dxa"/>
            <w:tcBorders>
              <w:top w:val="single" w:sz="4" w:space="0" w:color="auto"/>
              <w:left w:val="single" w:sz="4" w:space="0" w:color="auto"/>
              <w:bottom w:val="single" w:sz="4" w:space="0" w:color="auto"/>
              <w:right w:val="single" w:sz="4" w:space="0" w:color="auto"/>
            </w:tcBorders>
          </w:tcPr>
          <w:p w14:paraId="67469350" w14:textId="76BAD035" w:rsidR="00786F72" w:rsidRDefault="00786F72" w:rsidP="00786F72">
            <w:pPr>
              <w:pStyle w:val="TAL"/>
              <w:rPr>
                <w:rFonts w:cs="Arial"/>
                <w:color w:val="000000"/>
                <w:sz w:val="16"/>
                <w:szCs w:val="16"/>
              </w:rPr>
            </w:pPr>
            <w:r w:rsidRPr="00B7437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8E4A7E" w14:textId="649090D6"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CC82DE" w14:textId="70A608A8"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C52FE0" w14:textId="469D43FD" w:rsidR="00786F72" w:rsidRDefault="00786F72" w:rsidP="00786F72">
            <w:pPr>
              <w:pStyle w:val="TAL"/>
              <w:rPr>
                <w:rFonts w:cs="Arial"/>
                <w:sz w:val="16"/>
                <w:szCs w:val="16"/>
                <w:lang w:eastAsia="ja-JP"/>
              </w:rPr>
            </w:pPr>
            <w:r>
              <w:rPr>
                <w:rFonts w:cs="Arial"/>
                <w:sz w:val="16"/>
                <w:szCs w:val="16"/>
                <w:lang w:eastAsia="ja-JP"/>
              </w:rPr>
              <w:t>Work not started</w:t>
            </w:r>
          </w:p>
        </w:tc>
      </w:tr>
      <w:tr w:rsidR="003D2B62" w:rsidRPr="00432C06" w14:paraId="6881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1A6FB" w14:textId="578896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79FEA44" w14:textId="2DFF64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EAE893" w14:textId="0CB33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6B9223" w14:textId="1EFE27BF"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0AE9403F" w14:textId="235B6120"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5279A5" w14:textId="0CB186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1170BB" w14:textId="701F1B0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C1E7BD7" w14:textId="6CD8C46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5F644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BFDCB0" w14:textId="539F1E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823309" w14:textId="1A74B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ECDE13" w14:textId="2A23A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8110E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141057C5" w14:textId="217CA4CD"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3E460" w14:textId="52F2E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5D1F79" w14:textId="1B6F21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8D54AC" w14:textId="6AE3AD0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68EF5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1F1E28" w14:textId="155D84C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7D4A9B1" w14:textId="3FBC28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7EB7E0" w14:textId="53ED3D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BE2983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3C60FEA4" w14:textId="1A00257A"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015B390" w14:textId="3B70E8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96A14A" w14:textId="218B4BDA"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B63EAB" w14:textId="6728E87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296FD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D5C2FD" w14:textId="757D5E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53A65247" w14:textId="65A877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F5D10" w14:textId="209A82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AC96F4"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R4-1814934</w:t>
            </w:r>
          </w:p>
          <w:p w14:paraId="1891FE8A" w14:textId="2E1CCB4B"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DEB1CD" w14:textId="276BCC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57CBC2" w14:textId="5C85B0C9"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30937E" w14:textId="4100DC9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FA403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D95B91" w14:textId="6D7DD7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99A7AE7" w14:textId="0FBA2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69D6B9" w14:textId="3AE33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BE338"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R4-1812742</w:t>
            </w:r>
          </w:p>
          <w:p w14:paraId="755F32C6" w14:textId="6F1CD989"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02BBF47" w14:textId="591C60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55EF9F" w14:textId="072CDBCC"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D65EA9" w14:textId="48FEA81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D18B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3C23B9" w14:textId="49D682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02333EA9" w14:textId="45488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F793B1" w14:textId="004C9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5F2AB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R4-1814931</w:t>
            </w:r>
          </w:p>
          <w:p w14:paraId="6EE9ACEA" w14:textId="60233B57"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59B8604" w14:textId="6C83D1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100C7" w14:textId="0CBAFC40"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37840C" w14:textId="5DEC19F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1F18D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865DC" w14:textId="6ADA5B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18988AC8" w14:textId="55E895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10D6AD" w14:textId="0BB0B6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470F3A"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34087148" w14:textId="4F97C3C4"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EEA71B" w14:textId="45AC12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8D8961" w14:textId="52A8D1C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DC2E85" w14:textId="25F39C8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E43DB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0A006" w14:textId="5C56457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58B7B71B" w14:textId="74B499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F8781B" w14:textId="362FEE0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25853E"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492454F6" w14:textId="438A2CB6"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DC4134" w14:textId="0DC8FA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BE2794" w14:textId="2754EB35"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0141BE" w14:textId="4B9CDCC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77163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015ED8" w14:textId="24110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A07875" w14:textId="3C9503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3A013C" w14:textId="6CDD0D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23EB70"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684E47BE" w14:textId="4C5CEBE8"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E2321E9" w14:textId="5BCEE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8B1F9" w14:textId="6CFA8E46"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307E7D" w14:textId="08EE94A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7528D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12ABF" w14:textId="351350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081E6D6" w14:textId="41068F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81668C" w14:textId="6A6B4D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DFF28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R4-1814926</w:t>
            </w:r>
          </w:p>
          <w:p w14:paraId="4947FBA6" w14:textId="717EB1D6"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8DF3A2" w14:textId="43C944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C87003" w14:textId="67CEB904"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DD49D" w14:textId="6640D30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054324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E368C" w14:textId="291AB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_n78</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77AF5F37" w14:textId="01340B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E4B054" w14:textId="694DD0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D9A6D72"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4F25C0">
              <w:rPr>
                <w:rFonts w:cs="Arial"/>
                <w:sz w:val="16"/>
                <w:szCs w:val="16"/>
                <w:lang w:eastAsia="ja-JP"/>
              </w:rPr>
              <w:t>R4-1812751</w:t>
            </w:r>
          </w:p>
          <w:p w14:paraId="694D36FE" w14:textId="5B178B75"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439C1E" w14:textId="5FEBAE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C90FAE" w14:textId="19EA7DA1" w:rsidR="003D2B62" w:rsidRDefault="003D2B62" w:rsidP="003D2B62">
            <w:pPr>
              <w:pStyle w:val="TAL"/>
              <w:rPr>
                <w:rFonts w:cs="Arial"/>
                <w:sz w:val="16"/>
                <w:szCs w:val="16"/>
                <w:lang w:eastAsia="ja-JP"/>
              </w:rPr>
            </w:pPr>
            <w:r w:rsidRPr="004549C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6B4573" w14:textId="3E7FEE3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2226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B7413C" w14:textId="5CDD5B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3C4E5AF0" w14:textId="33048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36F3F" w14:textId="004EDB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30BD59" w14:textId="77777777" w:rsidR="003D2B62" w:rsidRDefault="003D2B62" w:rsidP="003D2B62">
            <w:pPr>
              <w:pStyle w:val="TAL"/>
              <w:rPr>
                <w:rFonts w:cs="Arial"/>
                <w:sz w:val="16"/>
                <w:szCs w:val="16"/>
                <w:lang w:eastAsia="ja-JP"/>
              </w:rPr>
            </w:pPr>
            <w:r w:rsidRPr="008C0462">
              <w:rPr>
                <w:rFonts w:cs="Arial"/>
                <w:sz w:val="16"/>
                <w:szCs w:val="16"/>
                <w:lang w:eastAsia="ja-JP"/>
              </w:rPr>
              <w:t xml:space="preserve">37.716-31-11: </w:t>
            </w:r>
            <w:r w:rsidRPr="00D767C0">
              <w:rPr>
                <w:rFonts w:cs="Arial"/>
                <w:sz w:val="16"/>
                <w:szCs w:val="16"/>
                <w:lang w:eastAsia="ja-JP"/>
              </w:rPr>
              <w:t>R4-1814920</w:t>
            </w:r>
          </w:p>
          <w:p w14:paraId="0FCF975C" w14:textId="13BC5F4A"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E653D" w14:textId="4CE233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AE8D35" w14:textId="62A23B68"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6BFEFF" w14:textId="2747710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675EB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A96665" w14:textId="74E28A1A" w:rsidR="003D2B62" w:rsidRPr="0079359E" w:rsidRDefault="003D2B62" w:rsidP="003D2B62">
            <w:pPr>
              <w:pStyle w:val="FP"/>
              <w:rPr>
                <w:rFonts w:ascii="Arial" w:eastAsia="Malgun Gothic" w:hAnsi="Arial" w:cs="Arial"/>
                <w:sz w:val="16"/>
                <w:szCs w:val="16"/>
                <w:lang w:eastAsia="ko-KR"/>
              </w:rPr>
            </w:pPr>
            <w:bookmarkStart w:id="1" w:name="_Hlk530991540"/>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77A</w:t>
            </w:r>
          </w:p>
        </w:tc>
        <w:tc>
          <w:tcPr>
            <w:tcW w:w="1054" w:type="dxa"/>
            <w:tcBorders>
              <w:top w:val="single" w:sz="4" w:space="0" w:color="auto"/>
              <w:left w:val="single" w:sz="4" w:space="0" w:color="auto"/>
              <w:bottom w:val="single" w:sz="4" w:space="0" w:color="auto"/>
              <w:right w:val="single" w:sz="4" w:space="0" w:color="auto"/>
            </w:tcBorders>
          </w:tcPr>
          <w:p w14:paraId="44CA16D2" w14:textId="31D907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DA3FF2" w14:textId="171B2F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3EF99" w14:textId="431524D8" w:rsidR="003D2B62" w:rsidRPr="00D767C0"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F9B7B67" w14:textId="434134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9E873" w14:textId="69A2E2C4"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748F1" w14:textId="71746EE6" w:rsidR="003D2B62" w:rsidRDefault="003D2B62" w:rsidP="003D2B62">
            <w:pPr>
              <w:pStyle w:val="TAL"/>
              <w:rPr>
                <w:rFonts w:cs="Arial"/>
                <w:sz w:val="16"/>
                <w:szCs w:val="16"/>
                <w:lang w:eastAsia="ja-JP"/>
              </w:rPr>
            </w:pPr>
            <w:r>
              <w:rPr>
                <w:rFonts w:cs="Arial"/>
                <w:sz w:val="16"/>
                <w:szCs w:val="16"/>
                <w:lang w:eastAsia="ja-JP"/>
              </w:rPr>
              <w:t>None</w:t>
            </w:r>
          </w:p>
        </w:tc>
      </w:tr>
      <w:bookmarkEnd w:id="1"/>
      <w:tr w:rsidR="003D2B62" w:rsidRPr="00432C06" w14:paraId="3C4CB6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1D66D6" w14:textId="660F7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w:t>
            </w:r>
            <w:r w:rsidRPr="0079359E">
              <w:rPr>
                <w:rFonts w:ascii="Arial" w:eastAsia="Malgun Gothic" w:hAnsi="Arial" w:cs="Arial" w:hint="eastAsia"/>
                <w:sz w:val="16"/>
                <w:szCs w:val="16"/>
                <w:lang w:eastAsia="ko-KR"/>
              </w:rPr>
              <w:t>78A</w:t>
            </w:r>
          </w:p>
        </w:tc>
        <w:tc>
          <w:tcPr>
            <w:tcW w:w="1054" w:type="dxa"/>
            <w:tcBorders>
              <w:top w:val="single" w:sz="4" w:space="0" w:color="auto"/>
              <w:left w:val="single" w:sz="4" w:space="0" w:color="auto"/>
              <w:bottom w:val="single" w:sz="4" w:space="0" w:color="auto"/>
              <w:right w:val="single" w:sz="4" w:space="0" w:color="auto"/>
            </w:tcBorders>
          </w:tcPr>
          <w:p w14:paraId="2AFF03D9" w14:textId="7B2044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36916" w14:textId="33820A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9232EE1" w14:textId="635FD4F4"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5CA6F4A" w14:textId="43D813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1C45F8" w14:textId="1224CA4B"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B51E00" w14:textId="38CC69B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FC37D6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FED968" w14:textId="69ADE1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A-4</w:t>
            </w:r>
            <w:r w:rsidRPr="0079359E">
              <w:rPr>
                <w:rFonts w:ascii="Arial" w:eastAsia="Malgun Gothic" w:hAnsi="Arial" w:cs="Arial" w:hint="eastAsia"/>
                <w:sz w:val="16"/>
                <w:szCs w:val="16"/>
                <w:lang w:eastAsia="ko-KR"/>
              </w:rPr>
              <w:t>1C</w:t>
            </w:r>
            <w:r w:rsidRPr="0079359E">
              <w:rPr>
                <w:rFonts w:ascii="Arial" w:eastAsia="Malgun Gothic" w:hAnsi="Arial" w:cs="Arial"/>
                <w:sz w:val="16"/>
                <w:szCs w:val="16"/>
                <w:lang w:eastAsia="ko-KR"/>
              </w:rPr>
              <w:t>_n79</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18E738B6" w14:textId="4EB107F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774DFE" w14:textId="7FC105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F80C18" w14:textId="1501747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76F4FA9D" w14:textId="45FC3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3F49A7" w14:textId="214554F0" w:rsidR="003D2B62" w:rsidRDefault="003D2B62" w:rsidP="003D2B62">
            <w:pPr>
              <w:pStyle w:val="TAL"/>
              <w:rPr>
                <w:rFonts w:cs="Arial"/>
                <w:sz w:val="16"/>
                <w:szCs w:val="16"/>
                <w:lang w:eastAsia="ja-JP"/>
              </w:rPr>
            </w:pPr>
            <w:r w:rsidRPr="001741E5">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F965CF" w14:textId="298C459F" w:rsidR="003D2B62" w:rsidRDefault="003D2B62" w:rsidP="003D2B62">
            <w:pPr>
              <w:pStyle w:val="TAL"/>
              <w:rPr>
                <w:rFonts w:cs="Arial"/>
                <w:sz w:val="16"/>
                <w:szCs w:val="16"/>
                <w:lang w:eastAsia="ja-JP"/>
              </w:rPr>
            </w:pPr>
            <w:r>
              <w:rPr>
                <w:rFonts w:cs="Arial"/>
                <w:sz w:val="16"/>
                <w:szCs w:val="16"/>
                <w:lang w:eastAsia="ja-JP"/>
              </w:rPr>
              <w:t>None</w:t>
            </w:r>
          </w:p>
        </w:tc>
      </w:tr>
      <w:tr w:rsidR="002D6494" w:rsidRPr="00432C06" w14:paraId="351D28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vAlign w:val="center"/>
          </w:tcPr>
          <w:p w14:paraId="584E5F48" w14:textId="3AA7F8B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DC_2A-7A-66A_n78A</w:t>
            </w:r>
          </w:p>
        </w:tc>
        <w:tc>
          <w:tcPr>
            <w:tcW w:w="1054" w:type="dxa"/>
            <w:tcBorders>
              <w:top w:val="single" w:sz="4" w:space="0" w:color="auto"/>
              <w:left w:val="single" w:sz="4" w:space="0" w:color="auto"/>
              <w:bottom w:val="single" w:sz="4" w:space="0" w:color="auto"/>
              <w:right w:val="single" w:sz="4" w:space="0" w:color="auto"/>
            </w:tcBorders>
            <w:vAlign w:val="center"/>
          </w:tcPr>
          <w:p w14:paraId="51AA372E" w14:textId="58FD5720"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13BA61" w14:textId="0A044DE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 xml:space="preserve">Liu </w:t>
            </w:r>
            <w:proofErr w:type="spellStart"/>
            <w:r w:rsidRPr="0079359E">
              <w:rPr>
                <w:rFonts w:ascii="Arial" w:eastAsia="Malgun Gothic" w:hAnsi="Arial" w:cs="Arial"/>
                <w:sz w:val="16"/>
                <w:szCs w:val="16"/>
                <w:lang w:eastAsia="ko-KR"/>
              </w:rPr>
              <w:t>Liehai</w:t>
            </w:r>
            <w:proofErr w:type="spellEnd"/>
            <w:r w:rsidRPr="0079359E">
              <w:rPr>
                <w:rFonts w:ascii="Arial" w:eastAsia="Malgun Gothic" w:hAnsi="Arial" w:cs="Arial"/>
                <w:sz w:val="16"/>
                <w:szCs w:val="16"/>
                <w:lang w:eastAsia="ko-KR"/>
              </w:rPr>
              <w:t>, Huawei</w:t>
            </w:r>
          </w:p>
        </w:tc>
        <w:tc>
          <w:tcPr>
            <w:tcW w:w="2551" w:type="dxa"/>
            <w:tcBorders>
              <w:top w:val="single" w:sz="4" w:space="0" w:color="auto"/>
              <w:left w:val="single" w:sz="4" w:space="0" w:color="auto"/>
              <w:bottom w:val="single" w:sz="4" w:space="0" w:color="auto"/>
              <w:right w:val="single" w:sz="4" w:space="0" w:color="auto"/>
            </w:tcBorders>
          </w:tcPr>
          <w:p w14:paraId="31E1C679" w14:textId="02D7BCE4" w:rsidR="002D6494" w:rsidRPr="00E64C8B" w:rsidRDefault="00786F72" w:rsidP="002D6494">
            <w:pPr>
              <w:pStyle w:val="TAL"/>
              <w:rPr>
                <w:rFonts w:cs="Arial"/>
                <w:sz w:val="16"/>
                <w:szCs w:val="16"/>
                <w:lang w:eastAsia="ja-JP"/>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D87E261" w14:textId="3C91683A" w:rsidR="002D6494" w:rsidRDefault="002D6494" w:rsidP="002D6494">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047596" w14:textId="581FEB93" w:rsidR="002D6494" w:rsidRDefault="002D6494" w:rsidP="002D6494">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1FC6DF" w14:textId="20CB5059" w:rsidR="002D6494" w:rsidRDefault="002D6494" w:rsidP="002D6494">
            <w:pPr>
              <w:pStyle w:val="TAL"/>
              <w:rPr>
                <w:rFonts w:cs="Arial"/>
                <w:sz w:val="16"/>
                <w:szCs w:val="16"/>
                <w:lang w:eastAsia="ja-JP"/>
              </w:rPr>
            </w:pPr>
            <w:r>
              <w:rPr>
                <w:rFonts w:cs="Arial"/>
                <w:sz w:val="16"/>
                <w:szCs w:val="16"/>
                <w:lang w:eastAsia="ja-JP"/>
              </w:rPr>
              <w:t>Work not started</w:t>
            </w:r>
          </w:p>
        </w:tc>
      </w:tr>
      <w:tr w:rsidR="003D2B62" w:rsidRPr="005B68EC" w14:paraId="09CB6BC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6F6527" w14:textId="76C6BB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DL_2A-66C-(n)71B_UL_(n)71B</w:t>
            </w:r>
          </w:p>
        </w:tc>
        <w:tc>
          <w:tcPr>
            <w:tcW w:w="1054" w:type="dxa"/>
            <w:tcBorders>
              <w:top w:val="single" w:sz="4" w:space="0" w:color="auto"/>
              <w:left w:val="single" w:sz="4" w:space="0" w:color="auto"/>
              <w:bottom w:val="single" w:sz="4" w:space="0" w:color="auto"/>
              <w:right w:val="single" w:sz="4" w:space="0" w:color="auto"/>
            </w:tcBorders>
          </w:tcPr>
          <w:p w14:paraId="48884FC0" w14:textId="53CA06A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856A3" w14:textId="086D967A"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DD0758C" w14:textId="146ADA8D" w:rsidR="003D2B62" w:rsidRPr="00E64C8B" w:rsidRDefault="003D2B62" w:rsidP="003D2B62">
            <w:pPr>
              <w:pStyle w:val="TAL"/>
              <w:rPr>
                <w:rFonts w:cs="Arial"/>
                <w:sz w:val="16"/>
                <w:szCs w:val="16"/>
                <w:lang w:eastAsia="ja-JP"/>
              </w:rPr>
            </w:pPr>
            <w:r>
              <w:rPr>
                <w:rFonts w:cs="Arial"/>
                <w:sz w:val="16"/>
                <w:szCs w:val="16"/>
                <w:lang w:eastAsia="ja-JP"/>
              </w:rPr>
              <w:t>38.101-3</w:t>
            </w:r>
            <w:r w:rsidRPr="00E64C8B">
              <w:rPr>
                <w:rFonts w:cs="Arial"/>
                <w:sz w:val="16"/>
                <w:szCs w:val="16"/>
                <w:lang w:eastAsia="ja-JP"/>
              </w:rPr>
              <w:t>: R4-18</w:t>
            </w:r>
            <w:r w:rsidRPr="00E64C8B">
              <w:rPr>
                <w:rFonts w:cs="Arial" w:hint="eastAsia"/>
                <w:sz w:val="16"/>
                <w:szCs w:val="16"/>
                <w:lang w:eastAsia="ja-JP"/>
              </w:rPr>
              <w:t>13826</w:t>
            </w:r>
            <w:r>
              <w:rPr>
                <w:rFonts w:cs="Arial"/>
                <w:sz w:val="16"/>
                <w:szCs w:val="16"/>
                <w:lang w:eastAsia="ja-JP"/>
              </w:rPr>
              <w:t xml:space="preserve">, </w:t>
            </w:r>
            <w:r w:rsidRPr="006D100C">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313A3688" w14:textId="32781232"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4ABB80" w14:textId="109FF8E6"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07EAE7" w14:textId="299B3757" w:rsidR="003D2B62" w:rsidRPr="005B68EC" w:rsidRDefault="003D2B62" w:rsidP="003D2B62">
            <w:pPr>
              <w:pStyle w:val="TAL"/>
              <w:rPr>
                <w:rFonts w:cs="Arial"/>
                <w:sz w:val="16"/>
                <w:szCs w:val="16"/>
                <w:lang w:val="sv-SE" w:eastAsia="ja-JP"/>
              </w:rPr>
            </w:pPr>
            <w:r>
              <w:rPr>
                <w:rFonts w:cs="Arial"/>
                <w:sz w:val="16"/>
                <w:szCs w:val="16"/>
                <w:lang w:eastAsia="ja-JP"/>
              </w:rPr>
              <w:t>None</w:t>
            </w:r>
          </w:p>
        </w:tc>
      </w:tr>
      <w:tr w:rsidR="003D2B62" w:rsidRPr="00791D75" w14:paraId="526454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62A656" w14:textId="027C8F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DL_2A-66C-(n)71B_UL_66A-n71A</w:t>
            </w:r>
          </w:p>
        </w:tc>
        <w:tc>
          <w:tcPr>
            <w:tcW w:w="1054" w:type="dxa"/>
            <w:tcBorders>
              <w:top w:val="single" w:sz="4" w:space="0" w:color="auto"/>
              <w:left w:val="single" w:sz="4" w:space="0" w:color="auto"/>
              <w:bottom w:val="single" w:sz="4" w:space="0" w:color="auto"/>
              <w:right w:val="single" w:sz="4" w:space="0" w:color="auto"/>
            </w:tcBorders>
          </w:tcPr>
          <w:p w14:paraId="75940B9A" w14:textId="093AE8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8E1565" w14:textId="33F1A130"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24D7A6AC" w14:textId="74276C1A"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21EC4E" w14:textId="42A6C724"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1B51" w14:textId="2CC2AA61"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EBC7FF" w14:textId="1696BA63" w:rsidR="003D2B62" w:rsidRPr="005B68EC" w:rsidRDefault="003D2B62" w:rsidP="003D2B62">
            <w:pPr>
              <w:pStyle w:val="TAL"/>
              <w:rPr>
                <w:rFonts w:cs="Arial"/>
                <w:sz w:val="16"/>
                <w:szCs w:val="16"/>
                <w:lang w:val="sv-SE" w:eastAsia="ja-JP"/>
              </w:rPr>
            </w:pPr>
            <w:r>
              <w:rPr>
                <w:rFonts w:cs="Arial"/>
                <w:sz w:val="16"/>
                <w:szCs w:val="16"/>
                <w:lang w:eastAsia="ja-JP"/>
              </w:rPr>
              <w:t>None</w:t>
            </w:r>
          </w:p>
        </w:tc>
      </w:tr>
      <w:tr w:rsidR="003D2B62" w:rsidRPr="00791D75" w14:paraId="642CE4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709EA2" w14:textId="293BCF9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DL_2A-66C-(n)71B_UL_2A-n71A</w:t>
            </w:r>
          </w:p>
        </w:tc>
        <w:tc>
          <w:tcPr>
            <w:tcW w:w="1054" w:type="dxa"/>
            <w:tcBorders>
              <w:top w:val="single" w:sz="4" w:space="0" w:color="auto"/>
              <w:left w:val="single" w:sz="4" w:space="0" w:color="auto"/>
              <w:bottom w:val="single" w:sz="4" w:space="0" w:color="auto"/>
              <w:right w:val="single" w:sz="4" w:space="0" w:color="auto"/>
            </w:tcBorders>
          </w:tcPr>
          <w:p w14:paraId="16829874" w14:textId="7696F9B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F4753" w14:textId="18F6CDF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A0002EE" w14:textId="51FCC5D0" w:rsidR="003D2B62" w:rsidRPr="00E64C8B" w:rsidRDefault="003D2B62" w:rsidP="003D2B62">
            <w:pPr>
              <w:pStyle w:val="TAL"/>
              <w:rPr>
                <w:rFonts w:cs="Arial"/>
                <w:sz w:val="16"/>
                <w:szCs w:val="16"/>
                <w:lang w:eastAsia="ja-JP"/>
              </w:rPr>
            </w:pPr>
            <w:r w:rsidRPr="005625C7">
              <w:rPr>
                <w:rFonts w:cs="Arial"/>
                <w:sz w:val="16"/>
                <w:szCs w:val="16"/>
                <w:lang w:eastAsia="ja-JP"/>
              </w:rPr>
              <w:t>38.101-3: R4-18</w:t>
            </w:r>
            <w:r w:rsidRPr="005625C7">
              <w:rPr>
                <w:rFonts w:cs="Arial" w:hint="eastAsia"/>
                <w:sz w:val="16"/>
                <w:szCs w:val="16"/>
                <w:lang w:eastAsia="ja-JP"/>
              </w:rPr>
              <w:t>13826</w:t>
            </w:r>
            <w:r w:rsidRPr="005625C7">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7D651E" w14:textId="2F7934C5"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9CDEA7" w14:textId="355675BA"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1693B3" w14:textId="4C7454A4" w:rsidR="003D2B62" w:rsidRPr="005B68EC" w:rsidRDefault="003D2B62" w:rsidP="003D2B62">
            <w:pPr>
              <w:pStyle w:val="TAL"/>
              <w:rPr>
                <w:rFonts w:cs="Arial"/>
                <w:sz w:val="16"/>
                <w:szCs w:val="16"/>
                <w:lang w:val="sv-SE" w:eastAsia="ja-JP"/>
              </w:rPr>
            </w:pPr>
            <w:r>
              <w:rPr>
                <w:rFonts w:cs="Arial"/>
                <w:sz w:val="16"/>
                <w:szCs w:val="16"/>
                <w:lang w:eastAsia="ja-JP"/>
              </w:rPr>
              <w:t>None</w:t>
            </w:r>
          </w:p>
        </w:tc>
      </w:tr>
      <w:tr w:rsidR="003D2B62" w:rsidRPr="00791D75" w14:paraId="22721F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67B0B1" w14:textId="0F23E0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DL_2A-66A-(n)71AA_UL_(n)71B</w:t>
            </w:r>
          </w:p>
        </w:tc>
        <w:tc>
          <w:tcPr>
            <w:tcW w:w="1054" w:type="dxa"/>
            <w:tcBorders>
              <w:top w:val="single" w:sz="4" w:space="0" w:color="auto"/>
              <w:left w:val="single" w:sz="4" w:space="0" w:color="auto"/>
              <w:bottom w:val="single" w:sz="4" w:space="0" w:color="auto"/>
              <w:right w:val="single" w:sz="4" w:space="0" w:color="auto"/>
            </w:tcBorders>
          </w:tcPr>
          <w:p w14:paraId="0DF26E0A" w14:textId="6E7B0E3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74334D" w14:textId="01DE538B"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5C6D00A3"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0CE0D742" w14:textId="262F0177"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AEC0FD" w14:textId="25DFF158"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2E84B9" w14:textId="0150A5F9"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A68CBE" w14:textId="2F73AEFF" w:rsidR="003D2B62" w:rsidRPr="005B68EC" w:rsidRDefault="003D2B62" w:rsidP="003D2B62">
            <w:pPr>
              <w:pStyle w:val="TAL"/>
              <w:rPr>
                <w:rFonts w:cs="Arial"/>
                <w:sz w:val="16"/>
                <w:szCs w:val="16"/>
                <w:lang w:val="sv-SE" w:eastAsia="ja-JP"/>
              </w:rPr>
            </w:pPr>
            <w:r>
              <w:rPr>
                <w:rFonts w:cs="Arial"/>
                <w:sz w:val="16"/>
                <w:szCs w:val="16"/>
                <w:lang w:eastAsia="ja-JP"/>
              </w:rPr>
              <w:t>None</w:t>
            </w:r>
          </w:p>
        </w:tc>
      </w:tr>
      <w:tr w:rsidR="003D2B62" w:rsidRPr="00791D75" w14:paraId="1C7906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D49F8" w14:textId="69EF2F8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DL_2A-66A-(n)71AA_UL_66A_n71A</w:t>
            </w:r>
          </w:p>
        </w:tc>
        <w:tc>
          <w:tcPr>
            <w:tcW w:w="1054" w:type="dxa"/>
            <w:tcBorders>
              <w:top w:val="single" w:sz="4" w:space="0" w:color="auto"/>
              <w:left w:val="single" w:sz="4" w:space="0" w:color="auto"/>
              <w:bottom w:val="single" w:sz="4" w:space="0" w:color="auto"/>
              <w:right w:val="single" w:sz="4" w:space="0" w:color="auto"/>
            </w:tcBorders>
          </w:tcPr>
          <w:p w14:paraId="505B6172" w14:textId="17FF7B4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B62EA6" w14:textId="3F292AD6"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C11A63E"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54288725" w14:textId="70AE81E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58569" w14:textId="040D3A7E"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6BE75B" w14:textId="1415FBD7"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8293" w14:textId="5C4CC628" w:rsidR="003D2B62" w:rsidRPr="005B68EC" w:rsidRDefault="003D2B62" w:rsidP="003D2B62">
            <w:pPr>
              <w:pStyle w:val="TAL"/>
              <w:rPr>
                <w:rFonts w:cs="Arial"/>
                <w:sz w:val="16"/>
                <w:szCs w:val="16"/>
                <w:lang w:val="sv-SE" w:eastAsia="ja-JP"/>
              </w:rPr>
            </w:pPr>
            <w:r>
              <w:rPr>
                <w:rFonts w:cs="Arial"/>
                <w:sz w:val="16"/>
                <w:szCs w:val="16"/>
                <w:lang w:eastAsia="ja-JP"/>
              </w:rPr>
              <w:t>None</w:t>
            </w:r>
          </w:p>
        </w:tc>
      </w:tr>
      <w:tr w:rsidR="003D2B62" w:rsidRPr="00791D75" w14:paraId="405F7CA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4FB29" w14:textId="2A3E06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DL_2A-66A-(n)71AA_UL_2A_n71A</w:t>
            </w:r>
          </w:p>
        </w:tc>
        <w:tc>
          <w:tcPr>
            <w:tcW w:w="1054" w:type="dxa"/>
            <w:tcBorders>
              <w:top w:val="single" w:sz="4" w:space="0" w:color="auto"/>
              <w:left w:val="single" w:sz="4" w:space="0" w:color="auto"/>
              <w:bottom w:val="single" w:sz="4" w:space="0" w:color="auto"/>
              <w:right w:val="single" w:sz="4" w:space="0" w:color="auto"/>
            </w:tcBorders>
          </w:tcPr>
          <w:p w14:paraId="11942472" w14:textId="28951BA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46E700" w14:textId="7B51FEAC" w:rsidR="003D2B62" w:rsidRPr="00791D75" w:rsidRDefault="003D2B62" w:rsidP="003D2B62">
            <w:pPr>
              <w:pStyle w:val="FP"/>
              <w:rPr>
                <w:rFonts w:ascii="Arial" w:eastAsia="Malgun Gothic" w:hAnsi="Arial" w:cs="Arial"/>
                <w:sz w:val="16"/>
                <w:szCs w:val="16"/>
                <w:lang w:val="sv-SE" w:eastAsia="ko-KR"/>
              </w:rPr>
            </w:pPr>
            <w:r w:rsidRPr="00791D75">
              <w:rPr>
                <w:rFonts w:ascii="Arial" w:eastAsia="Malgun Gothic" w:hAnsi="Arial" w:cs="Arial"/>
                <w:sz w:val="16"/>
                <w:szCs w:val="16"/>
                <w:lang w:val="sv-SE" w:eastAsia="ko-KR"/>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11B72735" w14:textId="77777777" w:rsidR="003D2B62" w:rsidRDefault="003D2B62" w:rsidP="003D2B62">
            <w:pPr>
              <w:pStyle w:val="TAL"/>
              <w:rPr>
                <w:rFonts w:cs="Arial"/>
                <w:sz w:val="16"/>
                <w:szCs w:val="16"/>
                <w:lang w:eastAsia="ja-JP"/>
              </w:rPr>
            </w:pPr>
            <w:r w:rsidRPr="00E64C8B">
              <w:rPr>
                <w:rFonts w:cs="Arial"/>
                <w:sz w:val="16"/>
                <w:szCs w:val="16"/>
                <w:lang w:eastAsia="ja-JP"/>
              </w:rPr>
              <w:t>37.716-31-11: R4-181</w:t>
            </w:r>
            <w:r>
              <w:rPr>
                <w:rFonts w:cs="Arial"/>
                <w:sz w:val="16"/>
                <w:szCs w:val="16"/>
                <w:lang w:eastAsia="ja-JP"/>
              </w:rPr>
              <w:t>3776</w:t>
            </w:r>
          </w:p>
          <w:p w14:paraId="6A18F70A" w14:textId="054C5544" w:rsidR="003D2B62" w:rsidRPr="005B68EC" w:rsidRDefault="003D2B62" w:rsidP="003D2B62">
            <w:pPr>
              <w:pStyle w:val="TAL"/>
              <w:rPr>
                <w:rFonts w:cs="Arial"/>
                <w:color w:val="000000"/>
                <w:sz w:val="16"/>
                <w:szCs w:val="16"/>
                <w:lang w:val="sv-SE"/>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CA2734" w14:textId="085ACB8B" w:rsidR="003D2B62" w:rsidRPr="005B68EC" w:rsidRDefault="003D2B62" w:rsidP="003D2B62">
            <w:pPr>
              <w:pStyle w:val="TAL"/>
              <w:rPr>
                <w:rFonts w:cs="Arial"/>
                <w:sz w:val="16"/>
                <w:szCs w:val="16"/>
                <w:lang w:val="sv-SE"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ED74D" w14:textId="69FA46F5" w:rsidR="003D2B62" w:rsidRPr="005B68EC" w:rsidRDefault="003D2B62" w:rsidP="003D2B62">
            <w:pPr>
              <w:pStyle w:val="TAL"/>
              <w:rPr>
                <w:rFonts w:cs="Arial"/>
                <w:sz w:val="16"/>
                <w:szCs w:val="16"/>
                <w:lang w:val="sv-SE" w:eastAsia="ja-JP"/>
              </w:rPr>
            </w:pPr>
            <w:r w:rsidRPr="0006126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A65D8C" w14:textId="7E69FAEA" w:rsidR="003D2B62" w:rsidRPr="005B68EC" w:rsidRDefault="003D2B62" w:rsidP="003D2B62">
            <w:pPr>
              <w:pStyle w:val="TAL"/>
              <w:rPr>
                <w:rFonts w:cs="Arial"/>
                <w:sz w:val="16"/>
                <w:szCs w:val="16"/>
                <w:lang w:val="sv-SE" w:eastAsia="ja-JP"/>
              </w:rPr>
            </w:pPr>
            <w:r>
              <w:rPr>
                <w:rFonts w:cs="Arial"/>
                <w:sz w:val="16"/>
                <w:szCs w:val="16"/>
                <w:lang w:eastAsia="ja-JP"/>
              </w:rPr>
              <w:t>None</w:t>
            </w:r>
          </w:p>
        </w:tc>
      </w:tr>
      <w:tr w:rsidR="00786F72" w:rsidRPr="00432C06" w14:paraId="41CDF1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15E29D" w14:textId="14BFF5F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_UL_1A_n28A</w:t>
            </w:r>
          </w:p>
        </w:tc>
        <w:tc>
          <w:tcPr>
            <w:tcW w:w="1054" w:type="dxa"/>
            <w:tcBorders>
              <w:top w:val="single" w:sz="4" w:space="0" w:color="auto"/>
              <w:left w:val="single" w:sz="4" w:space="0" w:color="auto"/>
              <w:bottom w:val="single" w:sz="4" w:space="0" w:color="auto"/>
              <w:right w:val="single" w:sz="4" w:space="0" w:color="auto"/>
            </w:tcBorders>
          </w:tcPr>
          <w:p w14:paraId="1FA38F08" w14:textId="234BECCF"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0B2F242" w14:textId="32C8802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C04AB56" w14:textId="19FF71AC"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A2DE884" w14:textId="6D93FDF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E3E0DD4" w14:textId="0BCE5243"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DA58437" w14:textId="19B9CC1D"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45C339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38744C" w14:textId="6D85D11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_UL_3C_n28A</w:t>
            </w:r>
          </w:p>
        </w:tc>
        <w:tc>
          <w:tcPr>
            <w:tcW w:w="1054" w:type="dxa"/>
            <w:tcBorders>
              <w:top w:val="single" w:sz="4" w:space="0" w:color="auto"/>
              <w:left w:val="single" w:sz="4" w:space="0" w:color="auto"/>
              <w:bottom w:val="single" w:sz="4" w:space="0" w:color="auto"/>
              <w:right w:val="single" w:sz="4" w:space="0" w:color="auto"/>
            </w:tcBorders>
          </w:tcPr>
          <w:p w14:paraId="77D239E2" w14:textId="41B33AC5"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7038EBB" w14:textId="13E2622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E87910C" w14:textId="77B897AB"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D44F86" w14:textId="07D82325"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8FBC388" w14:textId="19AE9B76"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894259" w14:textId="7D724B55"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2FE9F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AAFAFA" w14:textId="3EDD626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_UL_3A_n28A</w:t>
            </w:r>
          </w:p>
        </w:tc>
        <w:tc>
          <w:tcPr>
            <w:tcW w:w="1054" w:type="dxa"/>
            <w:tcBorders>
              <w:top w:val="single" w:sz="4" w:space="0" w:color="auto"/>
              <w:left w:val="single" w:sz="4" w:space="0" w:color="auto"/>
              <w:bottom w:val="single" w:sz="4" w:space="0" w:color="auto"/>
              <w:right w:val="single" w:sz="4" w:space="0" w:color="auto"/>
            </w:tcBorders>
          </w:tcPr>
          <w:p w14:paraId="546B43A0" w14:textId="4E161FC1"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20E462A" w14:textId="41CD0A6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8A68874" w14:textId="7F9F6032"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7CDCA1E" w14:textId="24C0FE7B"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CFC408" w14:textId="2FBA88B1"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A0264C" w14:textId="70F116BB"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40970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0430F" w14:textId="491A804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DL_1A-3C-7A_n28A _UL_7A_n28A</w:t>
            </w:r>
          </w:p>
        </w:tc>
        <w:tc>
          <w:tcPr>
            <w:tcW w:w="1054" w:type="dxa"/>
            <w:tcBorders>
              <w:top w:val="single" w:sz="4" w:space="0" w:color="auto"/>
              <w:left w:val="single" w:sz="4" w:space="0" w:color="auto"/>
              <w:bottom w:val="single" w:sz="4" w:space="0" w:color="auto"/>
              <w:right w:val="single" w:sz="4" w:space="0" w:color="auto"/>
            </w:tcBorders>
          </w:tcPr>
          <w:p w14:paraId="1979784F" w14:textId="18B6EDB4"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64092AB7" w14:textId="3CC9BEE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EB89B47" w14:textId="203A5FB8"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29C2BE" w14:textId="6C020063"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20C599" w14:textId="78C1DBA5"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493881" w14:textId="5BD6D4C4"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7D486C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B1A9B6" w14:textId="5E68639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_UL_1A_n28A</w:t>
            </w:r>
          </w:p>
        </w:tc>
        <w:tc>
          <w:tcPr>
            <w:tcW w:w="1054" w:type="dxa"/>
            <w:tcBorders>
              <w:top w:val="single" w:sz="4" w:space="0" w:color="auto"/>
              <w:left w:val="single" w:sz="4" w:space="0" w:color="auto"/>
              <w:bottom w:val="single" w:sz="4" w:space="0" w:color="auto"/>
              <w:right w:val="single" w:sz="4" w:space="0" w:color="auto"/>
            </w:tcBorders>
          </w:tcPr>
          <w:p w14:paraId="05C89093" w14:textId="65C13D3E"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A5F08A1" w14:textId="415765D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ADAEF4B" w14:textId="7A76CB90"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1ACBD1" w14:textId="5BAD47E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09D3EA" w14:textId="61E2C93E"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3137A51" w14:textId="6F0193A7"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52FD74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D8432B" w14:textId="605C8D3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_UL_3A_n28A</w:t>
            </w:r>
          </w:p>
        </w:tc>
        <w:tc>
          <w:tcPr>
            <w:tcW w:w="1054" w:type="dxa"/>
            <w:tcBorders>
              <w:top w:val="single" w:sz="4" w:space="0" w:color="auto"/>
              <w:left w:val="single" w:sz="4" w:space="0" w:color="auto"/>
              <w:bottom w:val="single" w:sz="4" w:space="0" w:color="auto"/>
              <w:right w:val="single" w:sz="4" w:space="0" w:color="auto"/>
            </w:tcBorders>
          </w:tcPr>
          <w:p w14:paraId="0F95C574" w14:textId="59A293E1"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FC4BE4A" w14:textId="4D10063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9C52434" w14:textId="3A6C5C95"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ABA87" w14:textId="2A8A723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A2AC80" w14:textId="7F765DF9"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C09414" w14:textId="3FFA517E"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24E46E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13C05" w14:textId="6A7DA391"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DL_1A-3A-7C_n28A _UL_7C_n28A</w:t>
            </w:r>
          </w:p>
        </w:tc>
        <w:tc>
          <w:tcPr>
            <w:tcW w:w="1054" w:type="dxa"/>
            <w:tcBorders>
              <w:top w:val="single" w:sz="4" w:space="0" w:color="auto"/>
              <w:left w:val="single" w:sz="4" w:space="0" w:color="auto"/>
              <w:bottom w:val="single" w:sz="4" w:space="0" w:color="auto"/>
              <w:right w:val="single" w:sz="4" w:space="0" w:color="auto"/>
            </w:tcBorders>
          </w:tcPr>
          <w:p w14:paraId="6278625B" w14:textId="70F8F3F9"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623565" w14:textId="19B492C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35A73298" w14:textId="6A2890F9"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A4CAEF5" w14:textId="01152E9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E0E09F" w14:textId="4FFEC208"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015F1A7" w14:textId="22917066"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D57FA6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47E71" w14:textId="532E270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_UL_1A_n28A</w:t>
            </w:r>
          </w:p>
        </w:tc>
        <w:tc>
          <w:tcPr>
            <w:tcW w:w="1054" w:type="dxa"/>
            <w:tcBorders>
              <w:top w:val="single" w:sz="4" w:space="0" w:color="auto"/>
              <w:left w:val="single" w:sz="4" w:space="0" w:color="auto"/>
              <w:bottom w:val="single" w:sz="4" w:space="0" w:color="auto"/>
              <w:right w:val="single" w:sz="4" w:space="0" w:color="auto"/>
            </w:tcBorders>
          </w:tcPr>
          <w:p w14:paraId="4BD36ED2" w14:textId="2C9BD059"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094F49DB" w14:textId="70949E8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41D108B0" w14:textId="314EA049"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B470F46" w14:textId="4091CA64"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21A0E9" w14:textId="28D30D79"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26D220" w14:textId="1EA94120"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36FADF0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B48CE" w14:textId="514BD1E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_UL_3C_n28A</w:t>
            </w:r>
          </w:p>
        </w:tc>
        <w:tc>
          <w:tcPr>
            <w:tcW w:w="1054" w:type="dxa"/>
            <w:tcBorders>
              <w:top w:val="single" w:sz="4" w:space="0" w:color="auto"/>
              <w:left w:val="single" w:sz="4" w:space="0" w:color="auto"/>
              <w:bottom w:val="single" w:sz="4" w:space="0" w:color="auto"/>
              <w:right w:val="single" w:sz="4" w:space="0" w:color="auto"/>
            </w:tcBorders>
          </w:tcPr>
          <w:p w14:paraId="14E4F608" w14:textId="64BFB4F9"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EBF59AA" w14:textId="298EA78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DDF908B" w14:textId="3067E5B7"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4B910C5" w14:textId="5E3422FE"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C51B2D" w14:textId="1C7070A7"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6B05D60" w14:textId="6031DD3A"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4B09C4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778E418" w14:textId="50C36BD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_UL_3A_n28A</w:t>
            </w:r>
          </w:p>
        </w:tc>
        <w:tc>
          <w:tcPr>
            <w:tcW w:w="1054" w:type="dxa"/>
            <w:tcBorders>
              <w:top w:val="single" w:sz="4" w:space="0" w:color="auto"/>
              <w:left w:val="single" w:sz="4" w:space="0" w:color="auto"/>
              <w:bottom w:val="single" w:sz="4" w:space="0" w:color="auto"/>
              <w:right w:val="single" w:sz="4" w:space="0" w:color="auto"/>
            </w:tcBorders>
          </w:tcPr>
          <w:p w14:paraId="13D31C00" w14:textId="740BFAA7"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4E5F715" w14:textId="0A9BCEA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5449442" w14:textId="1CE4651D"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2F86139" w14:textId="7400EAC2"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B698DB" w14:textId="77F92382"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12D88A" w14:textId="10A91C8C"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0587EC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78D52FB" w14:textId="4A9B2C4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DL_1A-3C-7C_n28A _UL_7C_n28A</w:t>
            </w:r>
          </w:p>
        </w:tc>
        <w:tc>
          <w:tcPr>
            <w:tcW w:w="1054" w:type="dxa"/>
            <w:tcBorders>
              <w:top w:val="single" w:sz="4" w:space="0" w:color="auto"/>
              <w:left w:val="single" w:sz="4" w:space="0" w:color="auto"/>
              <w:bottom w:val="single" w:sz="4" w:space="0" w:color="auto"/>
              <w:right w:val="single" w:sz="4" w:space="0" w:color="auto"/>
            </w:tcBorders>
          </w:tcPr>
          <w:p w14:paraId="13B536E9" w14:textId="3DFE8A7E"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A084650" w14:textId="6913D06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A7E3159" w14:textId="0107D5E4" w:rsidR="00786F72" w:rsidRDefault="00786F72" w:rsidP="00786F72">
            <w:pPr>
              <w:pStyle w:val="TAL"/>
              <w:rPr>
                <w:rFonts w:cs="Arial"/>
                <w:color w:val="000000"/>
                <w:sz w:val="16"/>
                <w:szCs w:val="16"/>
              </w:rPr>
            </w:pPr>
            <w:r w:rsidRPr="00DA0ED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37E557" w14:textId="42B8D4DE"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663BC8" w14:textId="048E8F82" w:rsidR="00786F72" w:rsidRDefault="00786F72" w:rsidP="00786F72">
            <w:pPr>
              <w:pStyle w:val="TAL"/>
              <w:rPr>
                <w:rFonts w:cs="Arial"/>
                <w:sz w:val="16"/>
                <w:szCs w:val="16"/>
                <w:lang w:eastAsia="ja-JP"/>
              </w:rPr>
            </w:pPr>
            <w:r w:rsidRPr="00AB5DB7">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2104731" w14:textId="543F4661" w:rsidR="00786F72" w:rsidRDefault="00786F72" w:rsidP="00786F72">
            <w:pPr>
              <w:pStyle w:val="TAL"/>
              <w:rPr>
                <w:rFonts w:cs="Arial"/>
                <w:sz w:val="16"/>
                <w:szCs w:val="16"/>
                <w:lang w:eastAsia="ja-JP"/>
              </w:rPr>
            </w:pPr>
            <w:r>
              <w:rPr>
                <w:rFonts w:cs="Arial"/>
                <w:sz w:val="16"/>
                <w:szCs w:val="16"/>
                <w:lang w:eastAsia="ja-JP"/>
              </w:rPr>
              <w:t>Work not started</w:t>
            </w:r>
          </w:p>
        </w:tc>
      </w:tr>
      <w:tr w:rsidR="005C501B" w:rsidRPr="00432C06" w14:paraId="3E3EF3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3F7F9E" w14:textId="1014F77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_UL_1A_n78A</w:t>
            </w:r>
          </w:p>
        </w:tc>
        <w:tc>
          <w:tcPr>
            <w:tcW w:w="1054" w:type="dxa"/>
            <w:tcBorders>
              <w:top w:val="single" w:sz="4" w:space="0" w:color="auto"/>
              <w:left w:val="single" w:sz="4" w:space="0" w:color="auto"/>
              <w:bottom w:val="single" w:sz="4" w:space="0" w:color="auto"/>
              <w:right w:val="single" w:sz="4" w:space="0" w:color="auto"/>
            </w:tcBorders>
          </w:tcPr>
          <w:p w14:paraId="400F988E" w14:textId="0F65C4B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15C565B" w14:textId="4E3803A2"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A2BA91"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3E69A193" w14:textId="28DC2624"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6846F0" w14:textId="1C3A2D10"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64A6B" w14:textId="60EAA79E"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11ADA2" w14:textId="53D00A1B"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1EE46E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79023B" w14:textId="3C7B202A"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_UL_3A_n78A</w:t>
            </w:r>
          </w:p>
        </w:tc>
        <w:tc>
          <w:tcPr>
            <w:tcW w:w="1054" w:type="dxa"/>
            <w:tcBorders>
              <w:top w:val="single" w:sz="4" w:space="0" w:color="auto"/>
              <w:left w:val="single" w:sz="4" w:space="0" w:color="auto"/>
              <w:bottom w:val="single" w:sz="4" w:space="0" w:color="auto"/>
              <w:right w:val="single" w:sz="4" w:space="0" w:color="auto"/>
            </w:tcBorders>
          </w:tcPr>
          <w:p w14:paraId="49578DAA" w14:textId="5A8DC180"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EE292E4" w14:textId="0B4527F7"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6F208566"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52A1065" w14:textId="4DAA80DB"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C3A4D2" w14:textId="1EAA2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6D39F" w14:textId="7EEF9A7D"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1519C" w14:textId="1EA14FF2"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0B6A0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FB1311" w14:textId="7EBDF28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_UL_7A_n78A</w:t>
            </w:r>
          </w:p>
        </w:tc>
        <w:tc>
          <w:tcPr>
            <w:tcW w:w="1054" w:type="dxa"/>
            <w:tcBorders>
              <w:top w:val="single" w:sz="4" w:space="0" w:color="auto"/>
              <w:left w:val="single" w:sz="4" w:space="0" w:color="auto"/>
              <w:bottom w:val="single" w:sz="4" w:space="0" w:color="auto"/>
              <w:right w:val="single" w:sz="4" w:space="0" w:color="auto"/>
            </w:tcBorders>
          </w:tcPr>
          <w:p w14:paraId="1F1743E0" w14:textId="580DBF57"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5A93B3E7" w14:textId="227263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D84C1D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69825A" w14:textId="590D4785"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BAA3F1" w14:textId="079CBF0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302819" w14:textId="2751D12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7F0EDE" w14:textId="05DDC0BF"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3A46A1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545F76" w14:textId="42B95F4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DL_1A-3A-7C_n78A _UL_7C_n78A</w:t>
            </w:r>
          </w:p>
        </w:tc>
        <w:tc>
          <w:tcPr>
            <w:tcW w:w="1054" w:type="dxa"/>
            <w:tcBorders>
              <w:top w:val="single" w:sz="4" w:space="0" w:color="auto"/>
              <w:left w:val="single" w:sz="4" w:space="0" w:color="auto"/>
              <w:bottom w:val="single" w:sz="4" w:space="0" w:color="auto"/>
              <w:right w:val="single" w:sz="4" w:space="0" w:color="auto"/>
            </w:tcBorders>
          </w:tcPr>
          <w:p w14:paraId="77DEF334" w14:textId="5C8A1185"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24FAB7" w14:textId="37CF0185"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27381B68"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08B31CD2" w14:textId="2E802B3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654BB3" w14:textId="4924F908"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1600B1" w14:textId="06DF82F1"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25915F" w14:textId="1FD6EDC5"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11969B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A8EF6" w14:textId="59D408F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_UL_1A_n78A</w:t>
            </w:r>
          </w:p>
        </w:tc>
        <w:tc>
          <w:tcPr>
            <w:tcW w:w="1054" w:type="dxa"/>
            <w:tcBorders>
              <w:top w:val="single" w:sz="4" w:space="0" w:color="auto"/>
              <w:left w:val="single" w:sz="4" w:space="0" w:color="auto"/>
              <w:bottom w:val="single" w:sz="4" w:space="0" w:color="auto"/>
              <w:right w:val="single" w:sz="4" w:space="0" w:color="auto"/>
            </w:tcBorders>
          </w:tcPr>
          <w:p w14:paraId="17AB676F" w14:textId="3669E4EC"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25ABCEBD" w14:textId="177FF3C0"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136C6E5E"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4B26F217" w14:textId="41D2D0C8"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22367F" w14:textId="5922DA76"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916D52" w14:textId="5A5CC7D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1BABB3" w14:textId="7CC9A23D"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5942D5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0BA02A" w14:textId="7418214D"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_UL_3C_n78A</w:t>
            </w:r>
          </w:p>
        </w:tc>
        <w:tc>
          <w:tcPr>
            <w:tcW w:w="1054" w:type="dxa"/>
            <w:tcBorders>
              <w:top w:val="single" w:sz="4" w:space="0" w:color="auto"/>
              <w:left w:val="single" w:sz="4" w:space="0" w:color="auto"/>
              <w:bottom w:val="single" w:sz="4" w:space="0" w:color="auto"/>
              <w:right w:val="single" w:sz="4" w:space="0" w:color="auto"/>
            </w:tcBorders>
          </w:tcPr>
          <w:p w14:paraId="0C0C4447" w14:textId="5CC2715F"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DA4032D" w14:textId="2A8420A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5E61F4EC"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281AB5B5" w14:textId="6EFDD7D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B9AADC" w14:textId="0E2DCBC3"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DC860D" w14:textId="1962A643"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0F692E" w14:textId="725661E0"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05E487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357F3F" w14:textId="2B1CA7F4"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_UL_3A_n78A</w:t>
            </w:r>
          </w:p>
        </w:tc>
        <w:tc>
          <w:tcPr>
            <w:tcW w:w="1054" w:type="dxa"/>
            <w:tcBorders>
              <w:top w:val="single" w:sz="4" w:space="0" w:color="auto"/>
              <w:left w:val="single" w:sz="4" w:space="0" w:color="auto"/>
              <w:bottom w:val="single" w:sz="4" w:space="0" w:color="auto"/>
              <w:right w:val="single" w:sz="4" w:space="0" w:color="auto"/>
            </w:tcBorders>
          </w:tcPr>
          <w:p w14:paraId="5B5F9044" w14:textId="05640D04"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7C2E6E9F" w14:textId="6A540FF8"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F5C762"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1C56B583" w14:textId="4DEEE1ED"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7E1DDC" w14:textId="18051ACA"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4C4E67" w14:textId="62CCF492"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6871DA" w14:textId="1273F5FE"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43036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419829" w14:textId="75BEBD6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_UL_7A_n78A</w:t>
            </w:r>
          </w:p>
        </w:tc>
        <w:tc>
          <w:tcPr>
            <w:tcW w:w="1054" w:type="dxa"/>
            <w:tcBorders>
              <w:top w:val="single" w:sz="4" w:space="0" w:color="auto"/>
              <w:left w:val="single" w:sz="4" w:space="0" w:color="auto"/>
              <w:bottom w:val="single" w:sz="4" w:space="0" w:color="auto"/>
              <w:right w:val="single" w:sz="4" w:space="0" w:color="auto"/>
            </w:tcBorders>
          </w:tcPr>
          <w:p w14:paraId="73775155" w14:textId="31763B0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43780E0F" w14:textId="1FC3E83E"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5B0D024"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FC029BE" w14:textId="6B2DB7C3"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0E4520" w14:textId="2BE6B23F"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7EB411" w14:textId="57FD3E6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CEC90B" w14:textId="161714D7" w:rsidR="005C501B" w:rsidRDefault="005C501B" w:rsidP="005C501B">
            <w:pPr>
              <w:pStyle w:val="TAL"/>
              <w:rPr>
                <w:rFonts w:cs="Arial"/>
                <w:sz w:val="16"/>
                <w:szCs w:val="16"/>
                <w:lang w:eastAsia="ja-JP"/>
              </w:rPr>
            </w:pPr>
            <w:r>
              <w:rPr>
                <w:rFonts w:cs="Arial"/>
                <w:sz w:val="16"/>
                <w:szCs w:val="16"/>
                <w:lang w:eastAsia="ja-JP"/>
              </w:rPr>
              <w:t>None</w:t>
            </w:r>
          </w:p>
        </w:tc>
      </w:tr>
      <w:tr w:rsidR="005C501B" w:rsidRPr="00432C06" w14:paraId="70D74D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CF3E74" w14:textId="0EB2D233"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DL_1A-3C-7C_n78A _UL_7C_n78A</w:t>
            </w:r>
          </w:p>
        </w:tc>
        <w:tc>
          <w:tcPr>
            <w:tcW w:w="1054" w:type="dxa"/>
            <w:tcBorders>
              <w:top w:val="single" w:sz="4" w:space="0" w:color="auto"/>
              <w:left w:val="single" w:sz="4" w:space="0" w:color="auto"/>
              <w:bottom w:val="single" w:sz="4" w:space="0" w:color="auto"/>
              <w:right w:val="single" w:sz="4" w:space="0" w:color="auto"/>
            </w:tcBorders>
          </w:tcPr>
          <w:p w14:paraId="319BC3A1" w14:textId="7D369B1B" w:rsidR="005C501B" w:rsidRPr="0079359E" w:rsidRDefault="005C501B" w:rsidP="005C501B">
            <w:pPr>
              <w:pStyle w:val="TAL"/>
              <w:rPr>
                <w:rFonts w:eastAsia="Malgun Gothic" w:cs="Arial"/>
                <w:sz w:val="16"/>
                <w:szCs w:val="16"/>
                <w:lang w:eastAsia="ko-KR"/>
              </w:rPr>
            </w:pPr>
            <w:r w:rsidRPr="0079359E">
              <w:rPr>
                <w:rFonts w:eastAsia="Malgun Gothic" w:cs="Arial"/>
                <w:sz w:val="16"/>
                <w:szCs w:val="16"/>
                <w:lang w:eastAsia="ko-KR"/>
              </w:rPr>
              <w:t>Rel. 15</w:t>
            </w:r>
          </w:p>
        </w:tc>
        <w:tc>
          <w:tcPr>
            <w:tcW w:w="2835" w:type="dxa"/>
            <w:tcBorders>
              <w:top w:val="single" w:sz="4" w:space="0" w:color="auto"/>
              <w:left w:val="single" w:sz="4" w:space="0" w:color="auto"/>
              <w:bottom w:val="single" w:sz="4" w:space="0" w:color="auto"/>
              <w:right w:val="single" w:sz="4" w:space="0" w:color="auto"/>
            </w:tcBorders>
          </w:tcPr>
          <w:p w14:paraId="3FACC903" w14:textId="32E95DEF" w:rsidR="005C501B" w:rsidRPr="0079359E" w:rsidRDefault="005C501B" w:rsidP="005C501B">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0E87355B" w14:textId="77777777" w:rsidR="005C501B" w:rsidRDefault="005C501B" w:rsidP="005C501B">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r>
              <w:rPr>
                <w:rFonts w:cs="Arial"/>
                <w:sz w:val="16"/>
                <w:szCs w:val="16"/>
                <w:lang w:eastAsia="ja-JP"/>
              </w:rPr>
              <w:t xml:space="preserve">, </w:t>
            </w:r>
            <w:r w:rsidRPr="009744B0">
              <w:rPr>
                <w:rFonts w:cs="Arial"/>
                <w:sz w:val="16"/>
                <w:szCs w:val="16"/>
                <w:lang w:eastAsia="ja-JP"/>
              </w:rPr>
              <w:t>R4-1812791</w:t>
            </w:r>
          </w:p>
          <w:p w14:paraId="62A8438A" w14:textId="74168ED7" w:rsidR="005C501B" w:rsidRDefault="005C501B" w:rsidP="005C501B">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3401F6" w14:textId="6DC0B145" w:rsidR="005C501B" w:rsidRDefault="005C501B" w:rsidP="005C501B">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C2BBC" w14:textId="670961AC" w:rsidR="005C501B" w:rsidRDefault="005C501B" w:rsidP="005C501B">
            <w:pPr>
              <w:pStyle w:val="TAL"/>
              <w:rPr>
                <w:rFonts w:cs="Arial"/>
                <w:sz w:val="16"/>
                <w:szCs w:val="16"/>
                <w:lang w:eastAsia="ja-JP"/>
              </w:rPr>
            </w:pPr>
            <w:r w:rsidRPr="00BC1D3A">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669E64" w14:textId="67BB953A" w:rsidR="005C501B" w:rsidRDefault="005C501B" w:rsidP="005C501B">
            <w:pPr>
              <w:pStyle w:val="TAL"/>
              <w:rPr>
                <w:rFonts w:cs="Arial"/>
                <w:sz w:val="16"/>
                <w:szCs w:val="16"/>
                <w:lang w:eastAsia="ja-JP"/>
              </w:rPr>
            </w:pPr>
            <w:r>
              <w:rPr>
                <w:rFonts w:cs="Arial"/>
                <w:sz w:val="16"/>
                <w:szCs w:val="16"/>
                <w:lang w:eastAsia="ja-JP"/>
              </w:rPr>
              <w:t>None</w:t>
            </w:r>
          </w:p>
        </w:tc>
      </w:tr>
      <w:tr w:rsidR="003D2B62" w:rsidRPr="00432C06" w14:paraId="4EE754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8E546" w14:textId="1B9F97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DC_1A-7C-28A_n78A_BCS0</w:t>
            </w:r>
          </w:p>
        </w:tc>
        <w:tc>
          <w:tcPr>
            <w:tcW w:w="1054" w:type="dxa"/>
            <w:tcBorders>
              <w:top w:val="single" w:sz="4" w:space="0" w:color="auto"/>
              <w:left w:val="single" w:sz="4" w:space="0" w:color="auto"/>
              <w:bottom w:val="single" w:sz="4" w:space="0" w:color="auto"/>
              <w:right w:val="single" w:sz="4" w:space="0" w:color="auto"/>
            </w:tcBorders>
          </w:tcPr>
          <w:p w14:paraId="15B07F48" w14:textId="547BF81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0FA042" w14:textId="32E8FD5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F2561BD"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0583D92D" w14:textId="465C8DD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2F349E" w14:textId="0CA4766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25DC0" w14:textId="3FBC140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D36C1C" w14:textId="27AEE46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55490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27F74" w14:textId="38296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DC_1A-7A-28A_n78A_BCS0</w:t>
            </w:r>
          </w:p>
        </w:tc>
        <w:tc>
          <w:tcPr>
            <w:tcW w:w="1054" w:type="dxa"/>
            <w:tcBorders>
              <w:top w:val="single" w:sz="4" w:space="0" w:color="auto"/>
              <w:left w:val="single" w:sz="4" w:space="0" w:color="auto"/>
              <w:bottom w:val="single" w:sz="4" w:space="0" w:color="auto"/>
              <w:right w:val="single" w:sz="4" w:space="0" w:color="auto"/>
            </w:tcBorders>
          </w:tcPr>
          <w:p w14:paraId="61604859" w14:textId="2876315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C47BE9" w14:textId="594F85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21D26254"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R4-1815819</w:t>
            </w:r>
          </w:p>
          <w:p w14:paraId="1DD283F8" w14:textId="7E6A5B5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1D9145" w14:textId="7B7C053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5AC52D" w14:textId="598C3DC0"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4B49A2" w14:textId="06087E5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5A1F8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7C1D4E" w14:textId="01C5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DC_1A-3C-28A_n78A_BCS0</w:t>
            </w:r>
          </w:p>
        </w:tc>
        <w:tc>
          <w:tcPr>
            <w:tcW w:w="1054" w:type="dxa"/>
            <w:tcBorders>
              <w:top w:val="single" w:sz="4" w:space="0" w:color="auto"/>
              <w:left w:val="single" w:sz="4" w:space="0" w:color="auto"/>
              <w:bottom w:val="single" w:sz="4" w:space="0" w:color="auto"/>
              <w:right w:val="single" w:sz="4" w:space="0" w:color="auto"/>
            </w:tcBorders>
          </w:tcPr>
          <w:p w14:paraId="487CECA9" w14:textId="0867AA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8FF97D" w14:textId="0C069D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Meng Wang, Telstra</w:t>
            </w:r>
          </w:p>
        </w:tc>
        <w:tc>
          <w:tcPr>
            <w:tcW w:w="2551" w:type="dxa"/>
            <w:tcBorders>
              <w:top w:val="single" w:sz="4" w:space="0" w:color="auto"/>
              <w:left w:val="single" w:sz="4" w:space="0" w:color="auto"/>
              <w:bottom w:val="single" w:sz="4" w:space="0" w:color="auto"/>
              <w:right w:val="single" w:sz="4" w:space="0" w:color="auto"/>
            </w:tcBorders>
          </w:tcPr>
          <w:p w14:paraId="36592F90" w14:textId="77777777" w:rsidR="003D2B62" w:rsidRDefault="003D2B62" w:rsidP="003D2B62">
            <w:pPr>
              <w:pStyle w:val="TAL"/>
              <w:rPr>
                <w:rFonts w:cs="Arial"/>
                <w:sz w:val="16"/>
                <w:szCs w:val="16"/>
                <w:lang w:eastAsia="ja-JP"/>
              </w:rPr>
            </w:pPr>
            <w:r>
              <w:rPr>
                <w:rFonts w:cs="Arial"/>
                <w:sz w:val="16"/>
                <w:szCs w:val="16"/>
                <w:lang w:eastAsia="ja-JP"/>
              </w:rPr>
              <w:t xml:space="preserve">37.716-31-11: </w:t>
            </w:r>
            <w:r w:rsidRPr="00D767C0">
              <w:rPr>
                <w:rFonts w:cs="Arial"/>
                <w:sz w:val="16"/>
                <w:szCs w:val="16"/>
                <w:lang w:eastAsia="ja-JP"/>
              </w:rPr>
              <w:t>R4-1815818</w:t>
            </w:r>
          </w:p>
          <w:p w14:paraId="5D633867" w14:textId="14EE3759"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277BB55" w14:textId="0EE478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5A85A6" w14:textId="05CF8EB1"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C5D5A5" w14:textId="5D0E25F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52A76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436E07" w14:textId="35F036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w:t>
            </w:r>
            <w:r w:rsidRPr="0079359E">
              <w:rPr>
                <w:rFonts w:ascii="Arial" w:eastAsia="Malgun Gothic" w:hAnsi="Arial" w:cs="Arial" w:hint="eastAsia"/>
                <w:sz w:val="16"/>
                <w:szCs w:val="16"/>
                <w:lang w:eastAsia="ko-KR"/>
              </w:rPr>
              <w:t>3A-41A</w:t>
            </w:r>
            <w:r w:rsidRPr="0079359E">
              <w:rPr>
                <w:rFonts w:ascii="Arial" w:eastAsia="Malgun Gothic" w:hAnsi="Arial" w:cs="Arial"/>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0AE0D8CA" w14:textId="5B74C83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E9737A" w14:textId="64F3D4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5686073"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Pr>
                <w:rFonts w:cs="Arial"/>
                <w:sz w:val="16"/>
                <w:szCs w:val="16"/>
                <w:lang w:eastAsia="ja-JP"/>
              </w:rPr>
              <w:t>4</w:t>
            </w:r>
          </w:p>
          <w:p w14:paraId="0D001512" w14:textId="272B2FEB" w:rsidR="003D2B62" w:rsidRPr="00D767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350FDB" w14:textId="02D25A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AE26DE" w14:textId="063A332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15D21E" w14:textId="05E6EC6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B0F8C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ED116" w14:textId="4E91D2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DC_3A-41C-42C_n257A</w:t>
            </w:r>
          </w:p>
        </w:tc>
        <w:tc>
          <w:tcPr>
            <w:tcW w:w="1054" w:type="dxa"/>
            <w:tcBorders>
              <w:top w:val="single" w:sz="4" w:space="0" w:color="auto"/>
              <w:left w:val="single" w:sz="4" w:space="0" w:color="auto"/>
              <w:bottom w:val="single" w:sz="4" w:space="0" w:color="auto"/>
              <w:right w:val="single" w:sz="4" w:space="0" w:color="auto"/>
            </w:tcBorders>
          </w:tcPr>
          <w:p w14:paraId="6018021F" w14:textId="4B33278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643E5" w14:textId="113BD9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BF313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537597F" w14:textId="4CF1D3B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71248C" w14:textId="070755A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3C64F" w14:textId="27B27649" w:rsidR="003D2B62" w:rsidRDefault="003D2B62" w:rsidP="003D2B62">
            <w:pPr>
              <w:pStyle w:val="TAL"/>
              <w:rPr>
                <w:rFonts w:cs="Arial"/>
                <w:sz w:val="16"/>
                <w:szCs w:val="16"/>
                <w:lang w:eastAsia="ja-JP"/>
              </w:rPr>
            </w:pPr>
            <w:r w:rsidRPr="003F2C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2B880F" w14:textId="4886D7F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148A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607284" w14:textId="621D3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3A-41C-42A</w:t>
            </w:r>
            <w:r w:rsidRPr="0079359E">
              <w:rPr>
                <w:rFonts w:ascii="Arial" w:eastAsia="Malgun Gothic" w:hAnsi="Arial" w:cs="Arial" w:hint="eastAsia"/>
                <w:sz w:val="16"/>
                <w:szCs w:val="16"/>
                <w:lang w:eastAsia="ko-KR"/>
              </w:rPr>
              <w:t>_n257A</w:t>
            </w:r>
          </w:p>
        </w:tc>
        <w:tc>
          <w:tcPr>
            <w:tcW w:w="1054" w:type="dxa"/>
            <w:tcBorders>
              <w:top w:val="single" w:sz="4" w:space="0" w:color="auto"/>
              <w:left w:val="single" w:sz="4" w:space="0" w:color="auto"/>
              <w:bottom w:val="single" w:sz="4" w:space="0" w:color="auto"/>
              <w:right w:val="single" w:sz="4" w:space="0" w:color="auto"/>
            </w:tcBorders>
          </w:tcPr>
          <w:p w14:paraId="6015D372" w14:textId="16D7BF5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05D9DAC" w14:textId="7E607D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706AB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6276A07B" w14:textId="70BC3B4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F77615" w14:textId="78188A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79F6F1" w14:textId="53DAB1A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036A5E" w14:textId="302CAE7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2A49E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C097BD" w14:textId="405880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C_n257A</w:t>
            </w:r>
          </w:p>
        </w:tc>
        <w:tc>
          <w:tcPr>
            <w:tcW w:w="1054" w:type="dxa"/>
            <w:tcBorders>
              <w:top w:val="single" w:sz="4" w:space="0" w:color="auto"/>
              <w:left w:val="single" w:sz="4" w:space="0" w:color="auto"/>
              <w:bottom w:val="single" w:sz="4" w:space="0" w:color="auto"/>
              <w:right w:val="single" w:sz="4" w:space="0" w:color="auto"/>
            </w:tcBorders>
          </w:tcPr>
          <w:p w14:paraId="0E89D646" w14:textId="1E43BAC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EE0023" w14:textId="4471949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2679B9"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3D882E35" w14:textId="0271FB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618BE2" w14:textId="3D2EA1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4034C5" w14:textId="16339F6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30F8" w14:textId="612BFD0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08A5E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70FC6" w14:textId="3751BC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w:t>
            </w:r>
            <w:r w:rsidRPr="0079359E">
              <w:rPr>
                <w:rFonts w:ascii="Arial" w:eastAsia="Malgun Gothic" w:hAnsi="Arial" w:cs="Arial"/>
                <w:sz w:val="16"/>
                <w:szCs w:val="16"/>
                <w:lang w:eastAsia="ko-KR"/>
              </w:rPr>
              <w:t>3A-41</w:t>
            </w:r>
            <w:r w:rsidRPr="0079359E">
              <w:rPr>
                <w:rFonts w:ascii="Arial" w:eastAsia="Malgun Gothic" w:hAnsi="Arial" w:cs="Arial" w:hint="eastAsia"/>
                <w:sz w:val="16"/>
                <w:szCs w:val="16"/>
                <w:lang w:eastAsia="ko-KR"/>
              </w:rPr>
              <w:t>A</w:t>
            </w:r>
            <w:r w:rsidRPr="0079359E">
              <w:rPr>
                <w:rFonts w:ascii="Arial" w:eastAsia="Malgun Gothic" w:hAnsi="Arial" w:cs="Arial"/>
                <w:sz w:val="16"/>
                <w:szCs w:val="16"/>
                <w:lang w:eastAsia="ko-KR"/>
              </w:rPr>
              <w:t>-42</w:t>
            </w:r>
            <w:r w:rsidRPr="0079359E">
              <w:rPr>
                <w:rFonts w:ascii="Arial" w:eastAsia="Malgun Gothic" w:hAnsi="Arial" w:cs="Arial" w:hint="eastAsia"/>
                <w:sz w:val="16"/>
                <w:szCs w:val="16"/>
                <w:lang w:eastAsia="ko-KR"/>
              </w:rPr>
              <w:t>A_n257A</w:t>
            </w:r>
          </w:p>
        </w:tc>
        <w:tc>
          <w:tcPr>
            <w:tcW w:w="1054" w:type="dxa"/>
            <w:tcBorders>
              <w:top w:val="single" w:sz="4" w:space="0" w:color="auto"/>
              <w:left w:val="single" w:sz="4" w:space="0" w:color="auto"/>
              <w:bottom w:val="single" w:sz="4" w:space="0" w:color="auto"/>
              <w:right w:val="single" w:sz="4" w:space="0" w:color="auto"/>
            </w:tcBorders>
          </w:tcPr>
          <w:p w14:paraId="0CE51552" w14:textId="55B0714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F9DF7" w14:textId="68A500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C143DF6" w14:textId="77777777" w:rsidR="003D2B62" w:rsidRDefault="003D2B62" w:rsidP="003D2B62">
            <w:pPr>
              <w:pStyle w:val="TAL"/>
              <w:rPr>
                <w:rFonts w:cs="Arial"/>
                <w:sz w:val="16"/>
                <w:szCs w:val="16"/>
                <w:lang w:eastAsia="ja-JP"/>
              </w:rPr>
            </w:pPr>
            <w:r>
              <w:rPr>
                <w:rFonts w:cs="Arial"/>
                <w:sz w:val="16"/>
                <w:szCs w:val="16"/>
                <w:lang w:eastAsia="ja-JP"/>
              </w:rPr>
              <w:t>37.716-31-11: R4-1810136</w:t>
            </w:r>
          </w:p>
          <w:p w14:paraId="140BE8E5" w14:textId="14CD37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F25CB4" w14:textId="6F96B2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B321F" w14:textId="421B3594"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E82BD" w14:textId="3DF18C8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6565E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F33E3" w14:textId="1A773F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DC_1A-3A-18A_n257A</w:t>
            </w:r>
          </w:p>
        </w:tc>
        <w:tc>
          <w:tcPr>
            <w:tcW w:w="1054" w:type="dxa"/>
            <w:tcBorders>
              <w:top w:val="single" w:sz="4" w:space="0" w:color="auto"/>
              <w:left w:val="single" w:sz="4" w:space="0" w:color="auto"/>
              <w:bottom w:val="single" w:sz="4" w:space="0" w:color="auto"/>
              <w:right w:val="single" w:sz="4" w:space="0" w:color="auto"/>
            </w:tcBorders>
          </w:tcPr>
          <w:p w14:paraId="3356684D" w14:textId="6BD7E58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EC2DD6" w14:textId="548E4E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B22E31" w14:textId="77777777" w:rsidR="003D2B62" w:rsidRDefault="003D2B62" w:rsidP="003D2B62">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p w14:paraId="43A738BE" w14:textId="1B16FA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38AE3D" w14:textId="76A88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810C22" w14:textId="30DB65B3"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BB7A79" w14:textId="51AF3AC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D8A9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31A13D" w14:textId="0AEE94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DC_1A-21A-42D_n257A</w:t>
            </w:r>
          </w:p>
        </w:tc>
        <w:tc>
          <w:tcPr>
            <w:tcW w:w="1054" w:type="dxa"/>
            <w:tcBorders>
              <w:top w:val="single" w:sz="4" w:space="0" w:color="auto"/>
              <w:left w:val="single" w:sz="4" w:space="0" w:color="auto"/>
              <w:bottom w:val="single" w:sz="4" w:space="0" w:color="auto"/>
              <w:right w:val="single" w:sz="4" w:space="0" w:color="auto"/>
            </w:tcBorders>
          </w:tcPr>
          <w:p w14:paraId="4603A9AE" w14:textId="7DB9E39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5915041" w14:textId="5F5C11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C09181" w14:textId="3ABF8EC5"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09AA4B5" w14:textId="4A6E3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AD78FE" w14:textId="0B40D2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076C76" w14:textId="2180966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5AC00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73D82" w14:textId="62AE8B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DC_1A-21A-42D_n257D</w:t>
            </w:r>
          </w:p>
        </w:tc>
        <w:tc>
          <w:tcPr>
            <w:tcW w:w="1054" w:type="dxa"/>
            <w:tcBorders>
              <w:top w:val="single" w:sz="4" w:space="0" w:color="auto"/>
              <w:left w:val="single" w:sz="4" w:space="0" w:color="auto"/>
              <w:bottom w:val="single" w:sz="4" w:space="0" w:color="auto"/>
              <w:right w:val="single" w:sz="4" w:space="0" w:color="auto"/>
            </w:tcBorders>
          </w:tcPr>
          <w:p w14:paraId="3B8F6B2F" w14:textId="5D1E301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80FC471" w14:textId="6A26B3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FEFD8C6" w14:textId="61D4EE9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F5C06D7" w14:textId="5D1674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7F1097" w14:textId="16BB123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4A53" w14:textId="10340F5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B0A2F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23CD40" w14:textId="70CD99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DC_1A-21A-42D_n257E</w:t>
            </w:r>
          </w:p>
        </w:tc>
        <w:tc>
          <w:tcPr>
            <w:tcW w:w="1054" w:type="dxa"/>
            <w:tcBorders>
              <w:top w:val="single" w:sz="4" w:space="0" w:color="auto"/>
              <w:left w:val="single" w:sz="4" w:space="0" w:color="auto"/>
              <w:bottom w:val="single" w:sz="4" w:space="0" w:color="auto"/>
              <w:right w:val="single" w:sz="4" w:space="0" w:color="auto"/>
            </w:tcBorders>
          </w:tcPr>
          <w:p w14:paraId="4785C7FF" w14:textId="1A87507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5660DE" w14:textId="5427C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CF1FAD" w14:textId="40D1D439"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2FF39F2" w14:textId="383DEB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5EA367" w14:textId="5065BCD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AF5986" w14:textId="7E1F113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245D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DE6075" w14:textId="341A48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DC_1A-21A-42D_n257F</w:t>
            </w:r>
          </w:p>
        </w:tc>
        <w:tc>
          <w:tcPr>
            <w:tcW w:w="1054" w:type="dxa"/>
            <w:tcBorders>
              <w:top w:val="single" w:sz="4" w:space="0" w:color="auto"/>
              <w:left w:val="single" w:sz="4" w:space="0" w:color="auto"/>
              <w:bottom w:val="single" w:sz="4" w:space="0" w:color="auto"/>
              <w:right w:val="single" w:sz="4" w:space="0" w:color="auto"/>
            </w:tcBorders>
          </w:tcPr>
          <w:p w14:paraId="0A274F29" w14:textId="6F5B3D3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1148587" w14:textId="1A478E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B535746" w14:textId="4CC75F7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3747D9FE" w14:textId="08E52E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82BCA3" w14:textId="45E3A622"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8BB179" w14:textId="5675807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EC037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615F" w14:textId="5F1209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DC_3A-19A-42D_n257A</w:t>
            </w:r>
          </w:p>
        </w:tc>
        <w:tc>
          <w:tcPr>
            <w:tcW w:w="1054" w:type="dxa"/>
            <w:tcBorders>
              <w:top w:val="single" w:sz="4" w:space="0" w:color="auto"/>
              <w:left w:val="single" w:sz="4" w:space="0" w:color="auto"/>
              <w:bottom w:val="single" w:sz="4" w:space="0" w:color="auto"/>
              <w:right w:val="single" w:sz="4" w:space="0" w:color="auto"/>
            </w:tcBorders>
          </w:tcPr>
          <w:p w14:paraId="227B6064" w14:textId="520BDD9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22D9EDD" w14:textId="2C40CC7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B346983" w14:textId="17A6C42F"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4C0AFB8" w14:textId="74CE9FE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F21D33F" w14:textId="68710B35"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B21AEF" w14:textId="7720BB5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81054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3B0DB8" w14:textId="157B17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DC_3A-19A-42D_n257D</w:t>
            </w:r>
          </w:p>
        </w:tc>
        <w:tc>
          <w:tcPr>
            <w:tcW w:w="1054" w:type="dxa"/>
            <w:tcBorders>
              <w:top w:val="single" w:sz="4" w:space="0" w:color="auto"/>
              <w:left w:val="single" w:sz="4" w:space="0" w:color="auto"/>
              <w:bottom w:val="single" w:sz="4" w:space="0" w:color="auto"/>
              <w:right w:val="single" w:sz="4" w:space="0" w:color="auto"/>
            </w:tcBorders>
          </w:tcPr>
          <w:p w14:paraId="718A0636" w14:textId="2E4F9CB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71D3290" w14:textId="3F3B85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6299C5A" w14:textId="73C0F206"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55FDA99" w14:textId="3DC008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51F85F" w14:textId="37861401"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B237B8" w14:textId="64A6198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A4AF5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BD05E4" w14:textId="58C5D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DC_3A-19A-42D_n257E</w:t>
            </w:r>
          </w:p>
        </w:tc>
        <w:tc>
          <w:tcPr>
            <w:tcW w:w="1054" w:type="dxa"/>
            <w:tcBorders>
              <w:top w:val="single" w:sz="4" w:space="0" w:color="auto"/>
              <w:left w:val="single" w:sz="4" w:space="0" w:color="auto"/>
              <w:bottom w:val="single" w:sz="4" w:space="0" w:color="auto"/>
              <w:right w:val="single" w:sz="4" w:space="0" w:color="auto"/>
            </w:tcBorders>
          </w:tcPr>
          <w:p w14:paraId="1D9802C7" w14:textId="39C77C2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AF4503" w14:textId="34F3ED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F77130" w14:textId="4C11BDCD"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58BE03E5" w14:textId="532D7D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A850A5" w14:textId="5EB78679"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2A855C" w14:textId="4671190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2D98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EFD5B2" w14:textId="2D6B6D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DC_3A-19A-42D_n257F</w:t>
            </w:r>
          </w:p>
        </w:tc>
        <w:tc>
          <w:tcPr>
            <w:tcW w:w="1054" w:type="dxa"/>
            <w:tcBorders>
              <w:top w:val="single" w:sz="4" w:space="0" w:color="auto"/>
              <w:left w:val="single" w:sz="4" w:space="0" w:color="auto"/>
              <w:bottom w:val="single" w:sz="4" w:space="0" w:color="auto"/>
              <w:right w:val="single" w:sz="4" w:space="0" w:color="auto"/>
            </w:tcBorders>
          </w:tcPr>
          <w:p w14:paraId="02E5F72B" w14:textId="0D490C9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47D681" w14:textId="467455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FD0150" w14:textId="5FAB316B"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0E281A81" w14:textId="7BD96A3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8D826F" w14:textId="6835A06E"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D19F4F" w14:textId="17E910A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A298F9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19B75D" w14:textId="1775AB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DC_3A-21A-42D_n257A</w:t>
            </w:r>
          </w:p>
        </w:tc>
        <w:tc>
          <w:tcPr>
            <w:tcW w:w="1054" w:type="dxa"/>
            <w:tcBorders>
              <w:top w:val="single" w:sz="4" w:space="0" w:color="auto"/>
              <w:left w:val="single" w:sz="4" w:space="0" w:color="auto"/>
              <w:bottom w:val="single" w:sz="4" w:space="0" w:color="auto"/>
              <w:right w:val="single" w:sz="4" w:space="0" w:color="auto"/>
            </w:tcBorders>
          </w:tcPr>
          <w:p w14:paraId="289C4FCB" w14:textId="1849062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FADD7FF" w14:textId="447E30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3FC6C" w14:textId="4593CEC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A378A36" w14:textId="6331BB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DFE53" w14:textId="1B63ABDA"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D2A5A6" w14:textId="0EEDB92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9A5A9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BB19F1" w14:textId="6372E3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DC_3A-21A-42D_n257D</w:t>
            </w:r>
          </w:p>
        </w:tc>
        <w:tc>
          <w:tcPr>
            <w:tcW w:w="1054" w:type="dxa"/>
            <w:tcBorders>
              <w:top w:val="single" w:sz="4" w:space="0" w:color="auto"/>
              <w:left w:val="single" w:sz="4" w:space="0" w:color="auto"/>
              <w:bottom w:val="single" w:sz="4" w:space="0" w:color="auto"/>
              <w:right w:val="single" w:sz="4" w:space="0" w:color="auto"/>
            </w:tcBorders>
          </w:tcPr>
          <w:p w14:paraId="4BDF21AB" w14:textId="4998DD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A1B8545" w14:textId="088598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CD49457" w14:textId="5271951E"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224B9324" w14:textId="50E52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589522" w14:textId="620A81AC"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5E1704" w14:textId="257C8ED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15AE0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60A500" w14:textId="26684B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DC_3A-21A-42D_n257E</w:t>
            </w:r>
          </w:p>
        </w:tc>
        <w:tc>
          <w:tcPr>
            <w:tcW w:w="1054" w:type="dxa"/>
            <w:tcBorders>
              <w:top w:val="single" w:sz="4" w:space="0" w:color="auto"/>
              <w:left w:val="single" w:sz="4" w:space="0" w:color="auto"/>
              <w:bottom w:val="single" w:sz="4" w:space="0" w:color="auto"/>
              <w:right w:val="single" w:sz="4" w:space="0" w:color="auto"/>
            </w:tcBorders>
          </w:tcPr>
          <w:p w14:paraId="15A6B81C" w14:textId="0A1C543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7F1CC1C" w14:textId="7BD658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302204" w14:textId="3D99BEAC"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1B95D71C" w14:textId="367FCB9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6A16FA" w14:textId="30C4CF26"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004B70" w14:textId="472ECFA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9C570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1E416A" w14:textId="3670B7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DC_3A-21A-42D_n257F</w:t>
            </w:r>
          </w:p>
        </w:tc>
        <w:tc>
          <w:tcPr>
            <w:tcW w:w="1054" w:type="dxa"/>
            <w:tcBorders>
              <w:top w:val="single" w:sz="4" w:space="0" w:color="auto"/>
              <w:left w:val="single" w:sz="4" w:space="0" w:color="auto"/>
              <w:bottom w:val="single" w:sz="4" w:space="0" w:color="auto"/>
              <w:right w:val="single" w:sz="4" w:space="0" w:color="auto"/>
            </w:tcBorders>
          </w:tcPr>
          <w:p w14:paraId="73C04902" w14:textId="1D3E3D5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32BDD933" w14:textId="77C4176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423C97" w14:textId="7A161E6A" w:rsidR="003D2B62" w:rsidRDefault="003D2B62" w:rsidP="003D2B62">
            <w:pPr>
              <w:pStyle w:val="TAL"/>
              <w:rPr>
                <w:rFonts w:cs="Arial"/>
                <w:color w:val="000000"/>
                <w:sz w:val="16"/>
                <w:szCs w:val="16"/>
              </w:rPr>
            </w:pPr>
            <w:r>
              <w:rPr>
                <w:rFonts w:cs="Arial"/>
                <w:sz w:val="16"/>
                <w:szCs w:val="16"/>
                <w:lang w:eastAsia="ja-JP"/>
              </w:rPr>
              <w:t>38.101-3: R4-1810724, R4-1815799</w:t>
            </w:r>
          </w:p>
        </w:tc>
        <w:tc>
          <w:tcPr>
            <w:tcW w:w="993" w:type="dxa"/>
            <w:tcBorders>
              <w:top w:val="single" w:sz="4" w:space="0" w:color="auto"/>
              <w:left w:val="single" w:sz="4" w:space="0" w:color="auto"/>
              <w:bottom w:val="single" w:sz="4" w:space="0" w:color="auto"/>
              <w:right w:val="single" w:sz="4" w:space="0" w:color="auto"/>
            </w:tcBorders>
          </w:tcPr>
          <w:p w14:paraId="601B3622" w14:textId="69E01D2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F8A8EC" w14:textId="39DD919D" w:rsidR="003D2B62" w:rsidRDefault="003D2B62" w:rsidP="003D2B62">
            <w:pPr>
              <w:pStyle w:val="TAL"/>
              <w:rPr>
                <w:rFonts w:cs="Arial"/>
                <w:sz w:val="16"/>
                <w:szCs w:val="16"/>
                <w:lang w:eastAsia="ja-JP"/>
              </w:rPr>
            </w:pPr>
            <w:r w:rsidRPr="00471EF3">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750ECB" w14:textId="6291CF71" w:rsidR="003D2B62" w:rsidRDefault="003D2B62" w:rsidP="003D2B62">
            <w:pPr>
              <w:pStyle w:val="TAL"/>
              <w:rPr>
                <w:rFonts w:cs="Arial"/>
                <w:sz w:val="16"/>
                <w:szCs w:val="16"/>
                <w:lang w:eastAsia="ja-JP"/>
              </w:rPr>
            </w:pPr>
            <w:r>
              <w:rPr>
                <w:rFonts w:cs="Arial"/>
                <w:sz w:val="16"/>
                <w:szCs w:val="16"/>
                <w:lang w:eastAsia="ja-JP"/>
              </w:rPr>
              <w:t>None</w:t>
            </w:r>
          </w:p>
        </w:tc>
      </w:tr>
      <w:tr w:rsidR="00786F72" w:rsidRPr="00432C06" w14:paraId="7ADBB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F804DB" w14:textId="59076711"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L_1A-3A-8A_n257A_UL_1A_n257A</w:t>
            </w:r>
          </w:p>
        </w:tc>
        <w:tc>
          <w:tcPr>
            <w:tcW w:w="1054" w:type="dxa"/>
            <w:tcBorders>
              <w:top w:val="single" w:sz="4" w:space="0" w:color="auto"/>
              <w:left w:val="single" w:sz="4" w:space="0" w:color="auto"/>
              <w:bottom w:val="single" w:sz="4" w:space="0" w:color="auto"/>
              <w:right w:val="single" w:sz="4" w:space="0" w:color="auto"/>
            </w:tcBorders>
          </w:tcPr>
          <w:p w14:paraId="36DEFC08" w14:textId="0C09E300"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79AC5" w14:textId="72563916"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E794591" w14:textId="0F680FCE"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D6EA8E3" w14:textId="48D891E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951E4CF" w14:textId="5ADA7DE7" w:rsidR="00786F72" w:rsidRDefault="00786F72" w:rsidP="00786F72">
            <w:pPr>
              <w:pStyle w:val="TAL"/>
              <w:rPr>
                <w:rFonts w:cs="Arial"/>
                <w:sz w:val="16"/>
                <w:szCs w:val="16"/>
                <w:lang w:eastAsia="ja-JP"/>
              </w:rPr>
            </w:pPr>
            <w:r w:rsidRPr="0047747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C39298" w14:textId="282EEB00"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53FA7D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0389A" w14:textId="4BBBB51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L_1A-3A-8A_n257A_UL_3A_n257A</w:t>
            </w:r>
          </w:p>
        </w:tc>
        <w:tc>
          <w:tcPr>
            <w:tcW w:w="1054" w:type="dxa"/>
            <w:tcBorders>
              <w:top w:val="single" w:sz="4" w:space="0" w:color="auto"/>
              <w:left w:val="single" w:sz="4" w:space="0" w:color="auto"/>
              <w:bottom w:val="single" w:sz="4" w:space="0" w:color="auto"/>
              <w:right w:val="single" w:sz="4" w:space="0" w:color="auto"/>
            </w:tcBorders>
          </w:tcPr>
          <w:p w14:paraId="774863AD" w14:textId="7B202952"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24EE17" w14:textId="1BDE1E6F"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6CEC724" w14:textId="263312CD"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BA814D" w14:textId="2AFA29C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EFF3CEA" w14:textId="5A219BC5"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D0C3F6" w14:textId="5661C4A8"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5BC164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A79AB2" w14:textId="2543BEB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L_1A-3A-8A_n257A_UL_8A_n257A</w:t>
            </w:r>
          </w:p>
        </w:tc>
        <w:tc>
          <w:tcPr>
            <w:tcW w:w="1054" w:type="dxa"/>
            <w:tcBorders>
              <w:top w:val="single" w:sz="4" w:space="0" w:color="auto"/>
              <w:left w:val="single" w:sz="4" w:space="0" w:color="auto"/>
              <w:bottom w:val="single" w:sz="4" w:space="0" w:color="auto"/>
              <w:right w:val="single" w:sz="4" w:space="0" w:color="auto"/>
            </w:tcBorders>
          </w:tcPr>
          <w:p w14:paraId="42E65D3B" w14:textId="32F87AED"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936D9D" w14:textId="0190A706"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w:t>
            </w:r>
            <w:r w:rsidRPr="0079359E">
              <w:rPr>
                <w:rFonts w:ascii="Arial" w:eastAsia="Malgun Gothic" w:hAnsi="Arial" w:cs="Arial" w:hint="eastAsia"/>
                <w:sz w:val="16"/>
                <w:szCs w:val="16"/>
                <w:lang w:eastAsia="ko-KR"/>
              </w:rPr>
              <w:t>lwhan.</w:t>
            </w:r>
            <w:r w:rsidRPr="0079359E">
              <w:rPr>
                <w:rFonts w:ascii="Arial" w:eastAsia="Malgun Gothic" w:hAnsi="Arial" w:cs="Arial"/>
                <w:sz w:val="16"/>
                <w:szCs w:val="16"/>
                <w:lang w:eastAsia="ko-KR"/>
              </w:rPr>
              <w:t>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24E0D6F6" w14:textId="10650875"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A35450" w14:textId="7FC2570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E65CB2" w14:textId="5D921E0E"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7F1E7C" w14:textId="4997F001"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9DE87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C772B5" w14:textId="0900E53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DL_1A-3A-8A_n257D_UL_1A_n257A</w:t>
            </w:r>
          </w:p>
        </w:tc>
        <w:tc>
          <w:tcPr>
            <w:tcW w:w="1054" w:type="dxa"/>
            <w:tcBorders>
              <w:top w:val="single" w:sz="4" w:space="0" w:color="auto"/>
              <w:left w:val="single" w:sz="4" w:space="0" w:color="auto"/>
              <w:bottom w:val="single" w:sz="4" w:space="0" w:color="auto"/>
              <w:right w:val="single" w:sz="4" w:space="0" w:color="auto"/>
            </w:tcBorders>
          </w:tcPr>
          <w:p w14:paraId="0E886638" w14:textId="026511F2"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C62B5E" w14:textId="7A6E2A88"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A7A7164" w14:textId="0F023D02"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5CE4AA" w14:textId="64DF25E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4BD37B5" w14:textId="5FBF3E47"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A0EEE73" w14:textId="46C51EAE"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6EE84D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71537" w14:textId="60FC922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DL_1A-3A-8A_n257E_UL_1A_n257A</w:t>
            </w:r>
          </w:p>
        </w:tc>
        <w:tc>
          <w:tcPr>
            <w:tcW w:w="1054" w:type="dxa"/>
            <w:tcBorders>
              <w:top w:val="single" w:sz="4" w:space="0" w:color="auto"/>
              <w:left w:val="single" w:sz="4" w:space="0" w:color="auto"/>
              <w:bottom w:val="single" w:sz="4" w:space="0" w:color="auto"/>
              <w:right w:val="single" w:sz="4" w:space="0" w:color="auto"/>
            </w:tcBorders>
          </w:tcPr>
          <w:p w14:paraId="4125C4F5" w14:textId="54809BE4"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01CD02" w14:textId="64E967F9"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D22B60C" w14:textId="63EB3AA9"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7AEA88C" w14:textId="1336E0D7"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84F9EB" w14:textId="3B5C5399"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749E44" w14:textId="5FFFF6F6"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541AFC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2AEE2D" w14:textId="2A499F2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DL_1A-3A-8A_n257F_UL_1A_n257A</w:t>
            </w:r>
          </w:p>
        </w:tc>
        <w:tc>
          <w:tcPr>
            <w:tcW w:w="1054" w:type="dxa"/>
            <w:tcBorders>
              <w:top w:val="single" w:sz="4" w:space="0" w:color="auto"/>
              <w:left w:val="single" w:sz="4" w:space="0" w:color="auto"/>
              <w:bottom w:val="single" w:sz="4" w:space="0" w:color="auto"/>
              <w:right w:val="single" w:sz="4" w:space="0" w:color="auto"/>
            </w:tcBorders>
          </w:tcPr>
          <w:p w14:paraId="5F002C02" w14:textId="656B22E2"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A525A4" w14:textId="5A262D23"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EA1C10B" w14:textId="5236436E"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77B33D" w14:textId="79B22829"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2408E5" w14:textId="42BBA335"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761BF3" w14:textId="3370FAE7"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6670F53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A23D9A" w14:textId="167CACB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DL_1A-3A-8A_n257D_UL_3A_n257A</w:t>
            </w:r>
          </w:p>
        </w:tc>
        <w:tc>
          <w:tcPr>
            <w:tcW w:w="1054" w:type="dxa"/>
            <w:tcBorders>
              <w:top w:val="single" w:sz="4" w:space="0" w:color="auto"/>
              <w:left w:val="single" w:sz="4" w:space="0" w:color="auto"/>
              <w:bottom w:val="single" w:sz="4" w:space="0" w:color="auto"/>
              <w:right w:val="single" w:sz="4" w:space="0" w:color="auto"/>
            </w:tcBorders>
          </w:tcPr>
          <w:p w14:paraId="09222014" w14:textId="47FB42AC"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355EA7" w14:textId="0D3997EE"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37D2023" w14:textId="06C5AB3B"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468EBE" w14:textId="105630C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EF96D" w14:textId="559B3437"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137B60" w14:textId="3E2EF29B"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0B917D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D73036" w14:textId="678E077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DL_1A-3A-8A_n257E_UL_3A_n257A</w:t>
            </w:r>
          </w:p>
        </w:tc>
        <w:tc>
          <w:tcPr>
            <w:tcW w:w="1054" w:type="dxa"/>
            <w:tcBorders>
              <w:top w:val="single" w:sz="4" w:space="0" w:color="auto"/>
              <w:left w:val="single" w:sz="4" w:space="0" w:color="auto"/>
              <w:bottom w:val="single" w:sz="4" w:space="0" w:color="auto"/>
              <w:right w:val="single" w:sz="4" w:space="0" w:color="auto"/>
            </w:tcBorders>
          </w:tcPr>
          <w:p w14:paraId="1961716B" w14:textId="4EC263D5"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48DBA1" w14:textId="127CD446"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81E8D72" w14:textId="6846A8DC"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7254612" w14:textId="2A1DE8D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FE23D0" w14:textId="587B6E34"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B0C565" w14:textId="123FADC4"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415FD46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4088C0" w14:textId="1464AB9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DL_1A-3A-8A_n257F_UL_3A_n257A</w:t>
            </w:r>
          </w:p>
        </w:tc>
        <w:tc>
          <w:tcPr>
            <w:tcW w:w="1054" w:type="dxa"/>
            <w:tcBorders>
              <w:top w:val="single" w:sz="4" w:space="0" w:color="auto"/>
              <w:left w:val="single" w:sz="4" w:space="0" w:color="auto"/>
              <w:bottom w:val="single" w:sz="4" w:space="0" w:color="auto"/>
              <w:right w:val="single" w:sz="4" w:space="0" w:color="auto"/>
            </w:tcBorders>
          </w:tcPr>
          <w:p w14:paraId="73CAE0A0" w14:textId="7517ABD3"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1840C7" w14:textId="2827B40A"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279E670" w14:textId="79C8E320"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98A2FDA" w14:textId="2FF9E8C2"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5A9DE1" w14:textId="216328EE"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06798DB" w14:textId="7425ECC1"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34D946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D35BA4" w14:textId="0E79FF9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DL_1A-3A-8A_n257D_UL_8A_n257A</w:t>
            </w:r>
          </w:p>
        </w:tc>
        <w:tc>
          <w:tcPr>
            <w:tcW w:w="1054" w:type="dxa"/>
            <w:tcBorders>
              <w:top w:val="single" w:sz="4" w:space="0" w:color="auto"/>
              <w:left w:val="single" w:sz="4" w:space="0" w:color="auto"/>
              <w:bottom w:val="single" w:sz="4" w:space="0" w:color="auto"/>
              <w:right w:val="single" w:sz="4" w:space="0" w:color="auto"/>
            </w:tcBorders>
          </w:tcPr>
          <w:p w14:paraId="586F6E55" w14:textId="794F3764"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E88D3E" w14:textId="6F0CFAF9"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057F5F9D" w14:textId="2ABE2F59"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83C695" w14:textId="6DF88E17"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465EC9E" w14:textId="736FEA6F"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331C81" w14:textId="27819BB0"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7438D3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AE8BB" w14:textId="4303A0D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DL_1A-3A-8A_n257E_UL_8A_n257A</w:t>
            </w:r>
          </w:p>
        </w:tc>
        <w:tc>
          <w:tcPr>
            <w:tcW w:w="1054" w:type="dxa"/>
            <w:tcBorders>
              <w:top w:val="single" w:sz="4" w:space="0" w:color="auto"/>
              <w:left w:val="single" w:sz="4" w:space="0" w:color="auto"/>
              <w:bottom w:val="single" w:sz="4" w:space="0" w:color="auto"/>
              <w:right w:val="single" w:sz="4" w:space="0" w:color="auto"/>
            </w:tcBorders>
          </w:tcPr>
          <w:p w14:paraId="002F42AD" w14:textId="7D3DF2B4"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1D9A2D" w14:textId="4C94CFBD"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AB07415" w14:textId="5D2B3263"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E6239A5" w14:textId="323E700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94A5E0F" w14:textId="205D76A5"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5074D9A" w14:textId="3C9D5C34"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F4A3F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0AAE90" w14:textId="7E71266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DL_1A-3A-8A_n257F_UL_8A_n257A</w:t>
            </w:r>
          </w:p>
        </w:tc>
        <w:tc>
          <w:tcPr>
            <w:tcW w:w="1054" w:type="dxa"/>
            <w:tcBorders>
              <w:top w:val="single" w:sz="4" w:space="0" w:color="auto"/>
              <w:left w:val="single" w:sz="4" w:space="0" w:color="auto"/>
              <w:bottom w:val="single" w:sz="4" w:space="0" w:color="auto"/>
              <w:right w:val="single" w:sz="4" w:space="0" w:color="auto"/>
            </w:tcBorders>
          </w:tcPr>
          <w:p w14:paraId="3ED787AE" w14:textId="55DAE80D"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7CEEFB" w14:textId="4A052233"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CE90C0A" w14:textId="5D38DDA0"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FDB63" w14:textId="7BE6FC92"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103344" w14:textId="67746A64"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8B8A6C" w14:textId="78227A2E"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3360A30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B19258" w14:textId="1D5A6C7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DL_1A-3C-8A_n257A_UL_1A_n257A</w:t>
            </w:r>
          </w:p>
        </w:tc>
        <w:tc>
          <w:tcPr>
            <w:tcW w:w="1054" w:type="dxa"/>
            <w:tcBorders>
              <w:top w:val="single" w:sz="4" w:space="0" w:color="auto"/>
              <w:left w:val="single" w:sz="4" w:space="0" w:color="auto"/>
              <w:bottom w:val="single" w:sz="4" w:space="0" w:color="auto"/>
              <w:right w:val="single" w:sz="4" w:space="0" w:color="auto"/>
            </w:tcBorders>
          </w:tcPr>
          <w:p w14:paraId="3347FD41" w14:textId="31005B9D"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CB84CC" w14:textId="75C760F6"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9B26C4F" w14:textId="699B1EE9"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CF2099C" w14:textId="5DB64094"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6789B3" w14:textId="33D84FFF"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1A84AD" w14:textId="0C81C880"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3BCA3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18198" w14:textId="46E6422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DL_1A-3C-8A_n257D_UL_1A_n257A</w:t>
            </w:r>
          </w:p>
        </w:tc>
        <w:tc>
          <w:tcPr>
            <w:tcW w:w="1054" w:type="dxa"/>
            <w:tcBorders>
              <w:top w:val="single" w:sz="4" w:space="0" w:color="auto"/>
              <w:left w:val="single" w:sz="4" w:space="0" w:color="auto"/>
              <w:bottom w:val="single" w:sz="4" w:space="0" w:color="auto"/>
              <w:right w:val="single" w:sz="4" w:space="0" w:color="auto"/>
            </w:tcBorders>
          </w:tcPr>
          <w:p w14:paraId="17D56F86" w14:textId="0A83A95C"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43035" w14:textId="7804D8D4"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15A5ADC" w14:textId="7EFDBE09"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5CA2A2" w14:textId="69F58853"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6D7EC4E" w14:textId="0B7BD057"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49142CE" w14:textId="27F45A92"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5CDA4E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3F4B99" w14:textId="3DF7D97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DL_1A-3C-8A_n257E_UL_1A_n257A</w:t>
            </w:r>
          </w:p>
        </w:tc>
        <w:tc>
          <w:tcPr>
            <w:tcW w:w="1054" w:type="dxa"/>
            <w:tcBorders>
              <w:top w:val="single" w:sz="4" w:space="0" w:color="auto"/>
              <w:left w:val="single" w:sz="4" w:space="0" w:color="auto"/>
              <w:bottom w:val="single" w:sz="4" w:space="0" w:color="auto"/>
              <w:right w:val="single" w:sz="4" w:space="0" w:color="auto"/>
            </w:tcBorders>
          </w:tcPr>
          <w:p w14:paraId="5943F988" w14:textId="685F891E"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C8C527" w14:textId="341C35A4"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4402E79" w14:textId="677066F6"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43D8D5" w14:textId="64435905"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E24D68" w14:textId="06BB07AF"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C04315" w14:textId="50228982"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EE568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849CD" w14:textId="61E8D84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DL_1A-3C-8A_n257F_UL_1A_n257A</w:t>
            </w:r>
          </w:p>
        </w:tc>
        <w:tc>
          <w:tcPr>
            <w:tcW w:w="1054" w:type="dxa"/>
            <w:tcBorders>
              <w:top w:val="single" w:sz="4" w:space="0" w:color="auto"/>
              <w:left w:val="single" w:sz="4" w:space="0" w:color="auto"/>
              <w:bottom w:val="single" w:sz="4" w:space="0" w:color="auto"/>
              <w:right w:val="single" w:sz="4" w:space="0" w:color="auto"/>
            </w:tcBorders>
          </w:tcPr>
          <w:p w14:paraId="2A43DDC5" w14:textId="3CBD89E3"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F8D10" w14:textId="4E5F937E"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6BF355A8" w14:textId="5E2AE9C5"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2A0CBB" w14:textId="58021E43"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376821" w14:textId="644FC89A"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A2A01D" w14:textId="63CFBB19"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66A33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DF84B9" w14:textId="0347B1C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DL_1A-3C-8A_n257A_UL_3A_n257A</w:t>
            </w:r>
          </w:p>
        </w:tc>
        <w:tc>
          <w:tcPr>
            <w:tcW w:w="1054" w:type="dxa"/>
            <w:tcBorders>
              <w:top w:val="single" w:sz="4" w:space="0" w:color="auto"/>
              <w:left w:val="single" w:sz="4" w:space="0" w:color="auto"/>
              <w:bottom w:val="single" w:sz="4" w:space="0" w:color="auto"/>
              <w:right w:val="single" w:sz="4" w:space="0" w:color="auto"/>
            </w:tcBorders>
          </w:tcPr>
          <w:p w14:paraId="3AF365A1" w14:textId="707B5902"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EA2B6" w14:textId="47129365"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04F60F" w14:textId="2F5714D1"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E608466" w14:textId="3349914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42CEC" w14:textId="28578A3E"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FC3AD7" w14:textId="415F3581"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150319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D6577" w14:textId="32EC831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DL_1A-3C-8A_n257D_UL_3A_n257A</w:t>
            </w:r>
          </w:p>
        </w:tc>
        <w:tc>
          <w:tcPr>
            <w:tcW w:w="1054" w:type="dxa"/>
            <w:tcBorders>
              <w:top w:val="single" w:sz="4" w:space="0" w:color="auto"/>
              <w:left w:val="single" w:sz="4" w:space="0" w:color="auto"/>
              <w:bottom w:val="single" w:sz="4" w:space="0" w:color="auto"/>
              <w:right w:val="single" w:sz="4" w:space="0" w:color="auto"/>
            </w:tcBorders>
          </w:tcPr>
          <w:p w14:paraId="3F7A295F" w14:textId="366DF734"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92029E" w14:textId="33B1444F"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87B50D3" w14:textId="3AC65F22"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DD877EF" w14:textId="7C946C8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47DD808" w14:textId="6515637E"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AD553F7" w14:textId="0096C5CC"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3E5D30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903707" w14:textId="1811E6B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DL_1A-3C-8A_n257E_UL_3A_n257A</w:t>
            </w:r>
          </w:p>
        </w:tc>
        <w:tc>
          <w:tcPr>
            <w:tcW w:w="1054" w:type="dxa"/>
            <w:tcBorders>
              <w:top w:val="single" w:sz="4" w:space="0" w:color="auto"/>
              <w:left w:val="single" w:sz="4" w:space="0" w:color="auto"/>
              <w:bottom w:val="single" w:sz="4" w:space="0" w:color="auto"/>
              <w:right w:val="single" w:sz="4" w:space="0" w:color="auto"/>
            </w:tcBorders>
          </w:tcPr>
          <w:p w14:paraId="049BC4FD" w14:textId="01CDBD6D"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0CF49" w14:textId="4CE8AD21"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597D1842" w14:textId="673C6095"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F1875AB" w14:textId="332EE19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66E4DB" w14:textId="28919728"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E668730" w14:textId="7460A013"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449A45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2CFB23" w14:textId="6D5B1DC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DL_1A-3C-8A_n257F_UL_3A_n257A</w:t>
            </w:r>
          </w:p>
        </w:tc>
        <w:tc>
          <w:tcPr>
            <w:tcW w:w="1054" w:type="dxa"/>
            <w:tcBorders>
              <w:top w:val="single" w:sz="4" w:space="0" w:color="auto"/>
              <w:left w:val="single" w:sz="4" w:space="0" w:color="auto"/>
              <w:bottom w:val="single" w:sz="4" w:space="0" w:color="auto"/>
              <w:right w:val="single" w:sz="4" w:space="0" w:color="auto"/>
            </w:tcBorders>
          </w:tcPr>
          <w:p w14:paraId="1AAB37F9" w14:textId="5B92B290"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8EFF29" w14:textId="25D9129C"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49DF881C" w14:textId="12522E0A"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F756733" w14:textId="39E9E67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604DEE0" w14:textId="5D3C02BB"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3E71EED" w14:textId="6241980C"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2BCB4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F4C01D" w14:textId="3002676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DL_1A-3C-8A_n257A_UL_8A_n257A</w:t>
            </w:r>
          </w:p>
        </w:tc>
        <w:tc>
          <w:tcPr>
            <w:tcW w:w="1054" w:type="dxa"/>
            <w:tcBorders>
              <w:top w:val="single" w:sz="4" w:space="0" w:color="auto"/>
              <w:left w:val="single" w:sz="4" w:space="0" w:color="auto"/>
              <w:bottom w:val="single" w:sz="4" w:space="0" w:color="auto"/>
              <w:right w:val="single" w:sz="4" w:space="0" w:color="auto"/>
            </w:tcBorders>
          </w:tcPr>
          <w:p w14:paraId="0E7B03E9" w14:textId="6746C9F0"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51CBE7" w14:textId="21BDFA5E"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D08109D" w14:textId="75BCFD69" w:rsidR="00786F72" w:rsidRDefault="00786F72" w:rsidP="00786F72">
            <w:pPr>
              <w:pStyle w:val="TAL"/>
              <w:rPr>
                <w:rFonts w:cs="Arial"/>
                <w:color w:val="000000"/>
                <w:sz w:val="16"/>
                <w:szCs w:val="16"/>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97263FA" w14:textId="0972F594"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723AEB" w14:textId="1A43F3DA"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4B460D" w14:textId="3BEEB7CE"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261B3F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786284" w14:textId="7E70879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DL_1A-3C-8A_n257D_UL_8A_n257A</w:t>
            </w:r>
          </w:p>
        </w:tc>
        <w:tc>
          <w:tcPr>
            <w:tcW w:w="1054" w:type="dxa"/>
            <w:tcBorders>
              <w:top w:val="single" w:sz="4" w:space="0" w:color="auto"/>
              <w:left w:val="single" w:sz="4" w:space="0" w:color="auto"/>
              <w:bottom w:val="single" w:sz="4" w:space="0" w:color="auto"/>
              <w:right w:val="single" w:sz="4" w:space="0" w:color="auto"/>
            </w:tcBorders>
          </w:tcPr>
          <w:p w14:paraId="71683472" w14:textId="3E0EAEE8"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0F918" w14:textId="5458C848"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3150D4FA" w14:textId="6E52A5CB" w:rsidR="00786F72" w:rsidRPr="004F25C0" w:rsidRDefault="00786F72" w:rsidP="00786F72">
            <w:pPr>
              <w:pStyle w:val="TAL"/>
              <w:rPr>
                <w:rFonts w:cs="Arial"/>
                <w:sz w:val="16"/>
                <w:szCs w:val="16"/>
                <w:lang w:eastAsia="ja-JP"/>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074AB3" w14:textId="500E29D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C95A45" w14:textId="4A68B676"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98C71B" w14:textId="2E2CA908"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73B72E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5D7A16" w14:textId="5587657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DL_1A-3C-8A_n257E_UL_8A_n257A</w:t>
            </w:r>
          </w:p>
        </w:tc>
        <w:tc>
          <w:tcPr>
            <w:tcW w:w="1054" w:type="dxa"/>
            <w:tcBorders>
              <w:top w:val="single" w:sz="4" w:space="0" w:color="auto"/>
              <w:left w:val="single" w:sz="4" w:space="0" w:color="auto"/>
              <w:bottom w:val="single" w:sz="4" w:space="0" w:color="auto"/>
              <w:right w:val="single" w:sz="4" w:space="0" w:color="auto"/>
            </w:tcBorders>
          </w:tcPr>
          <w:p w14:paraId="47216998" w14:textId="464D4BF2"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DCD09F" w14:textId="1E674D18"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1D3C4CE3" w14:textId="73AF584D" w:rsidR="00786F72" w:rsidRPr="004F25C0" w:rsidRDefault="00786F72" w:rsidP="00786F72">
            <w:pPr>
              <w:pStyle w:val="TAL"/>
              <w:rPr>
                <w:rFonts w:cs="Arial"/>
                <w:sz w:val="16"/>
                <w:szCs w:val="16"/>
                <w:lang w:eastAsia="ja-JP"/>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D5E743C" w14:textId="025D5B6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9DFE7C" w14:textId="5288E499"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38A8FA" w14:textId="68B69B6C" w:rsidR="00786F72" w:rsidRDefault="00786F72" w:rsidP="00786F72">
            <w:pPr>
              <w:pStyle w:val="TAL"/>
              <w:rPr>
                <w:rFonts w:cs="Arial"/>
                <w:sz w:val="16"/>
                <w:szCs w:val="16"/>
                <w:lang w:eastAsia="ja-JP"/>
              </w:rPr>
            </w:pPr>
            <w:r>
              <w:rPr>
                <w:rFonts w:cs="Arial"/>
                <w:sz w:val="16"/>
                <w:szCs w:val="16"/>
                <w:lang w:eastAsia="ja-JP"/>
              </w:rPr>
              <w:t>Work not started</w:t>
            </w:r>
          </w:p>
        </w:tc>
      </w:tr>
      <w:tr w:rsidR="00786F72" w:rsidRPr="00432C06" w14:paraId="7E885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7D7DA2" w14:textId="500E4CF1"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DL_1A-3C-8A_n257F_UL_8A_n257A</w:t>
            </w:r>
          </w:p>
        </w:tc>
        <w:tc>
          <w:tcPr>
            <w:tcW w:w="1054" w:type="dxa"/>
            <w:tcBorders>
              <w:top w:val="single" w:sz="4" w:space="0" w:color="auto"/>
              <w:left w:val="single" w:sz="4" w:space="0" w:color="auto"/>
              <w:bottom w:val="single" w:sz="4" w:space="0" w:color="auto"/>
              <w:right w:val="single" w:sz="4" w:space="0" w:color="auto"/>
            </w:tcBorders>
          </w:tcPr>
          <w:p w14:paraId="744961D3" w14:textId="4FAAA79F" w:rsidR="00786F72" w:rsidRPr="0079359E" w:rsidRDefault="00786F72" w:rsidP="00786F7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AE1C6" w14:textId="60ED5215" w:rsidR="00786F72" w:rsidRPr="0079359E" w:rsidRDefault="00786F72" w:rsidP="00786F7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Ilwhan.kim</w:t>
            </w:r>
            <w:proofErr w:type="spellEnd"/>
            <w:r w:rsidRPr="0079359E">
              <w:rPr>
                <w:rFonts w:ascii="Arial" w:eastAsia="Malgun Gothic" w:hAnsi="Arial" w:cs="Arial"/>
                <w:sz w:val="16"/>
                <w:szCs w:val="16"/>
                <w:lang w:eastAsia="ko-KR"/>
              </w:rPr>
              <w:t>, KT</w:t>
            </w:r>
          </w:p>
        </w:tc>
        <w:tc>
          <w:tcPr>
            <w:tcW w:w="2551" w:type="dxa"/>
            <w:tcBorders>
              <w:top w:val="single" w:sz="4" w:space="0" w:color="auto"/>
              <w:left w:val="single" w:sz="4" w:space="0" w:color="auto"/>
              <w:bottom w:val="single" w:sz="4" w:space="0" w:color="auto"/>
              <w:right w:val="single" w:sz="4" w:space="0" w:color="auto"/>
            </w:tcBorders>
          </w:tcPr>
          <w:p w14:paraId="73F44829" w14:textId="28DB700B" w:rsidR="00786F72" w:rsidRPr="004F25C0" w:rsidRDefault="00786F72" w:rsidP="00786F72">
            <w:pPr>
              <w:pStyle w:val="TAL"/>
              <w:rPr>
                <w:rFonts w:cs="Arial"/>
                <w:sz w:val="16"/>
                <w:szCs w:val="16"/>
                <w:lang w:eastAsia="ja-JP"/>
              </w:rPr>
            </w:pPr>
            <w:r w:rsidRPr="006862E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D8147EC" w14:textId="407566E9"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B132D3" w14:textId="11F4A5C0" w:rsidR="00786F72" w:rsidRDefault="00786F72" w:rsidP="00786F72">
            <w:pPr>
              <w:pStyle w:val="TAL"/>
              <w:rPr>
                <w:rFonts w:cs="Arial"/>
                <w:sz w:val="16"/>
                <w:szCs w:val="16"/>
                <w:lang w:eastAsia="ja-JP"/>
              </w:rPr>
            </w:pPr>
            <w:r w:rsidRPr="002275CB">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F7BFDE" w14:textId="739FA124" w:rsidR="00786F72" w:rsidRDefault="00786F72" w:rsidP="00786F72">
            <w:pPr>
              <w:pStyle w:val="TAL"/>
              <w:rPr>
                <w:rFonts w:cs="Arial"/>
                <w:sz w:val="16"/>
                <w:szCs w:val="16"/>
                <w:lang w:eastAsia="ja-JP"/>
              </w:rPr>
            </w:pPr>
            <w:r>
              <w:rPr>
                <w:rFonts w:cs="Arial"/>
                <w:sz w:val="16"/>
                <w:szCs w:val="16"/>
                <w:lang w:eastAsia="ja-JP"/>
              </w:rPr>
              <w:t>Work not started</w:t>
            </w:r>
          </w:p>
        </w:tc>
      </w:tr>
      <w:tr w:rsidR="003D2B62" w:rsidRPr="00432C06" w14:paraId="45E841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954DD" w14:textId="7A2DC4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L_1A-3A-5A_n257F_UL_1A_n257A</w:t>
            </w:r>
          </w:p>
        </w:tc>
        <w:tc>
          <w:tcPr>
            <w:tcW w:w="1054" w:type="dxa"/>
            <w:tcBorders>
              <w:top w:val="single" w:sz="4" w:space="0" w:color="auto"/>
              <w:left w:val="single" w:sz="4" w:space="0" w:color="auto"/>
              <w:bottom w:val="single" w:sz="4" w:space="0" w:color="auto"/>
              <w:right w:val="single" w:sz="4" w:space="0" w:color="auto"/>
            </w:tcBorders>
          </w:tcPr>
          <w:p w14:paraId="4B098A83" w14:textId="48E786F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139BEE" w14:textId="7531A2A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58925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351D938" w14:textId="61F2326C"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607186D" w14:textId="631D54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0FAB2" w14:textId="2BC8A589"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E4420" w14:textId="3483326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26F1B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A6B548" w14:textId="3B87D9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L_1A-3A-5A_n257E_UL_1A_n257A</w:t>
            </w:r>
          </w:p>
        </w:tc>
        <w:tc>
          <w:tcPr>
            <w:tcW w:w="1054" w:type="dxa"/>
            <w:tcBorders>
              <w:top w:val="single" w:sz="4" w:space="0" w:color="auto"/>
              <w:left w:val="single" w:sz="4" w:space="0" w:color="auto"/>
              <w:bottom w:val="single" w:sz="4" w:space="0" w:color="auto"/>
              <w:right w:val="single" w:sz="4" w:space="0" w:color="auto"/>
            </w:tcBorders>
          </w:tcPr>
          <w:p w14:paraId="3B85873D" w14:textId="65A3AA6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A20136" w14:textId="52CD12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8542F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E15241F" w14:textId="4A6696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17993F" w14:textId="2831D8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5ED383" w14:textId="05F6F40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E52953" w14:textId="12DD01E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68B9A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D38974" w14:textId="74BD731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L_1A-3A-5A_n257D_UL_1A_n257A</w:t>
            </w:r>
          </w:p>
        </w:tc>
        <w:tc>
          <w:tcPr>
            <w:tcW w:w="1054" w:type="dxa"/>
            <w:tcBorders>
              <w:top w:val="single" w:sz="4" w:space="0" w:color="auto"/>
              <w:left w:val="single" w:sz="4" w:space="0" w:color="auto"/>
              <w:bottom w:val="single" w:sz="4" w:space="0" w:color="auto"/>
              <w:right w:val="single" w:sz="4" w:space="0" w:color="auto"/>
            </w:tcBorders>
          </w:tcPr>
          <w:p w14:paraId="734D11B0" w14:textId="22F65A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C7203" w14:textId="5FF1625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B5E9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9EDEA4" w14:textId="4F897D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D015AB" w14:textId="439D9E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DBFDAA" w14:textId="734E638A"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9F339C" w14:textId="58B57A9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1E6D79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DE2B76" w14:textId="5FE862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L_1A-3A-5A_n257F_UL_3A_n257A</w:t>
            </w:r>
          </w:p>
        </w:tc>
        <w:tc>
          <w:tcPr>
            <w:tcW w:w="1054" w:type="dxa"/>
            <w:tcBorders>
              <w:top w:val="single" w:sz="4" w:space="0" w:color="auto"/>
              <w:left w:val="single" w:sz="4" w:space="0" w:color="auto"/>
              <w:bottom w:val="single" w:sz="4" w:space="0" w:color="auto"/>
              <w:right w:val="single" w:sz="4" w:space="0" w:color="auto"/>
            </w:tcBorders>
          </w:tcPr>
          <w:p w14:paraId="65361785" w14:textId="712590E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31385C" w14:textId="4935A9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B200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4C029A" w14:textId="0FC799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0CBE57" w14:textId="452DBA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EED4C4" w14:textId="378B0B7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652FC8" w14:textId="28F38F9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6FBDB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FC408B" w14:textId="271677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L_1A-3A-5A_n257E_UL_3A_n257A</w:t>
            </w:r>
          </w:p>
        </w:tc>
        <w:tc>
          <w:tcPr>
            <w:tcW w:w="1054" w:type="dxa"/>
            <w:tcBorders>
              <w:top w:val="single" w:sz="4" w:space="0" w:color="auto"/>
              <w:left w:val="single" w:sz="4" w:space="0" w:color="auto"/>
              <w:bottom w:val="single" w:sz="4" w:space="0" w:color="auto"/>
              <w:right w:val="single" w:sz="4" w:space="0" w:color="auto"/>
            </w:tcBorders>
          </w:tcPr>
          <w:p w14:paraId="4F44D575" w14:textId="23ED500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DD5DA" w14:textId="6224B77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6295D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C1D8B2" w14:textId="1C1B6E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A30FF5" w14:textId="22D8AE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A82E68" w14:textId="259235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08FDC2" w14:textId="4505B6D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7F366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2A510" w14:textId="5F9DBC5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L_1A-3A-5A_n257D_UL_3A_n257A</w:t>
            </w:r>
          </w:p>
        </w:tc>
        <w:tc>
          <w:tcPr>
            <w:tcW w:w="1054" w:type="dxa"/>
            <w:tcBorders>
              <w:top w:val="single" w:sz="4" w:space="0" w:color="auto"/>
              <w:left w:val="single" w:sz="4" w:space="0" w:color="auto"/>
              <w:bottom w:val="single" w:sz="4" w:space="0" w:color="auto"/>
              <w:right w:val="single" w:sz="4" w:space="0" w:color="auto"/>
            </w:tcBorders>
          </w:tcPr>
          <w:p w14:paraId="1D4327AA" w14:textId="414F060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5557DC" w14:textId="0FA6619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71388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8681D" w14:textId="0991E1B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F0E88" w14:textId="07440F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BD43C3" w14:textId="70E919F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D46D6" w14:textId="0398D2A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15568F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F3BF6B" w14:textId="54A943D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L_1A-3A-5A_n257F_UL_5A_n257A</w:t>
            </w:r>
          </w:p>
        </w:tc>
        <w:tc>
          <w:tcPr>
            <w:tcW w:w="1054" w:type="dxa"/>
            <w:tcBorders>
              <w:top w:val="single" w:sz="4" w:space="0" w:color="auto"/>
              <w:left w:val="single" w:sz="4" w:space="0" w:color="auto"/>
              <w:bottom w:val="single" w:sz="4" w:space="0" w:color="auto"/>
              <w:right w:val="single" w:sz="4" w:space="0" w:color="auto"/>
            </w:tcBorders>
          </w:tcPr>
          <w:p w14:paraId="47035239" w14:textId="7C9B929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763331" w14:textId="7752E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8DFB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296BA84" w14:textId="2E06C55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7E1A04" w14:textId="18D724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B8F0E8" w14:textId="72F933E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FEE2F3" w14:textId="2836341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02CFDE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7D3FA" w14:textId="791496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L_1A-3A-5A_n257E_UL_5A_n257A</w:t>
            </w:r>
          </w:p>
        </w:tc>
        <w:tc>
          <w:tcPr>
            <w:tcW w:w="1054" w:type="dxa"/>
            <w:tcBorders>
              <w:top w:val="single" w:sz="4" w:space="0" w:color="auto"/>
              <w:left w:val="single" w:sz="4" w:space="0" w:color="auto"/>
              <w:bottom w:val="single" w:sz="4" w:space="0" w:color="auto"/>
              <w:right w:val="single" w:sz="4" w:space="0" w:color="auto"/>
            </w:tcBorders>
          </w:tcPr>
          <w:p w14:paraId="0F4BD6B2" w14:textId="25E540F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7818F8" w14:textId="66F92C2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CE23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62C5AC" w14:textId="0333DC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4640C2" w14:textId="427914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2F3441" w14:textId="0309B0F4"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4A364" w14:textId="4632EA2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DC8810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C62BB2" w14:textId="000AA0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L_1A-3A-5A_n257D_UL_5A_n257A</w:t>
            </w:r>
          </w:p>
        </w:tc>
        <w:tc>
          <w:tcPr>
            <w:tcW w:w="1054" w:type="dxa"/>
            <w:tcBorders>
              <w:top w:val="single" w:sz="4" w:space="0" w:color="auto"/>
              <w:left w:val="single" w:sz="4" w:space="0" w:color="auto"/>
              <w:bottom w:val="single" w:sz="4" w:space="0" w:color="auto"/>
              <w:right w:val="single" w:sz="4" w:space="0" w:color="auto"/>
            </w:tcBorders>
          </w:tcPr>
          <w:p w14:paraId="6F86F698" w14:textId="32A995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F287F" w14:textId="2ED2126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B164F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5B14C9C" w14:textId="6B7B6B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D4A02F" w14:textId="2A4D925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122F05" w14:textId="25AE53A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2CE14" w14:textId="58BAA38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54C3F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B91CEC" w14:textId="46EF41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L_1A-3A-5A_n257M_UL_1A_n257A</w:t>
            </w:r>
          </w:p>
        </w:tc>
        <w:tc>
          <w:tcPr>
            <w:tcW w:w="1054" w:type="dxa"/>
            <w:tcBorders>
              <w:top w:val="single" w:sz="4" w:space="0" w:color="auto"/>
              <w:left w:val="single" w:sz="4" w:space="0" w:color="auto"/>
              <w:bottom w:val="single" w:sz="4" w:space="0" w:color="auto"/>
              <w:right w:val="single" w:sz="4" w:space="0" w:color="auto"/>
            </w:tcBorders>
          </w:tcPr>
          <w:p w14:paraId="27974860" w14:textId="639FC4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1C05F04" w14:textId="0337AE8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E9FB1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A1BFA" w14:textId="28526BD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E04C05" w14:textId="0B20A4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11B94" w14:textId="635659E7"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1BECB5" w14:textId="777DB9D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7B840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7D1DD8" w14:textId="0287B0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L_1A-3A-5A_n257L_UL_1A_n257A</w:t>
            </w:r>
          </w:p>
        </w:tc>
        <w:tc>
          <w:tcPr>
            <w:tcW w:w="1054" w:type="dxa"/>
            <w:tcBorders>
              <w:top w:val="single" w:sz="4" w:space="0" w:color="auto"/>
              <w:left w:val="single" w:sz="4" w:space="0" w:color="auto"/>
              <w:bottom w:val="single" w:sz="4" w:space="0" w:color="auto"/>
              <w:right w:val="single" w:sz="4" w:space="0" w:color="auto"/>
            </w:tcBorders>
          </w:tcPr>
          <w:p w14:paraId="4EEE964C" w14:textId="2A78BF2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08CF9B" w14:textId="754A275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FE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1139AA" w14:textId="5700927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DDE5C2" w14:textId="2D5037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C40363" w14:textId="2CA43F6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C2EAD8" w14:textId="1ED6E83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DEFE1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EB7701" w14:textId="66AD96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L_1A-3A-5A_n257K_UL_1A_n257A</w:t>
            </w:r>
          </w:p>
        </w:tc>
        <w:tc>
          <w:tcPr>
            <w:tcW w:w="1054" w:type="dxa"/>
            <w:tcBorders>
              <w:top w:val="single" w:sz="4" w:space="0" w:color="auto"/>
              <w:left w:val="single" w:sz="4" w:space="0" w:color="auto"/>
              <w:bottom w:val="single" w:sz="4" w:space="0" w:color="auto"/>
              <w:right w:val="single" w:sz="4" w:space="0" w:color="auto"/>
            </w:tcBorders>
          </w:tcPr>
          <w:p w14:paraId="294124A7" w14:textId="2C774F6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27D27D" w14:textId="782D60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FF07A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2EB9C" w14:textId="11D4EB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D5B695" w14:textId="359782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CA5616" w14:textId="4BA7C39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554975" w14:textId="69A1187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382B6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F858DB" w14:textId="489A9F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L_1A-3A-5A_n257J_UL_1A_n257A</w:t>
            </w:r>
          </w:p>
        </w:tc>
        <w:tc>
          <w:tcPr>
            <w:tcW w:w="1054" w:type="dxa"/>
            <w:tcBorders>
              <w:top w:val="single" w:sz="4" w:space="0" w:color="auto"/>
              <w:left w:val="single" w:sz="4" w:space="0" w:color="auto"/>
              <w:bottom w:val="single" w:sz="4" w:space="0" w:color="auto"/>
              <w:right w:val="single" w:sz="4" w:space="0" w:color="auto"/>
            </w:tcBorders>
          </w:tcPr>
          <w:p w14:paraId="2B75A01A" w14:textId="6EF5DE0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8BD76A" w14:textId="6954BE5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059A8E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D3F2C5" w14:textId="7AB208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1553AB" w14:textId="643447F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7BABB" w14:textId="15B18A7B"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103A2A1" w14:textId="2F5A1B6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E0CA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4456A9" w14:textId="560139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L_1A-3A-5A_n257I_UL_1A_n257A</w:t>
            </w:r>
          </w:p>
        </w:tc>
        <w:tc>
          <w:tcPr>
            <w:tcW w:w="1054" w:type="dxa"/>
            <w:tcBorders>
              <w:top w:val="single" w:sz="4" w:space="0" w:color="auto"/>
              <w:left w:val="single" w:sz="4" w:space="0" w:color="auto"/>
              <w:bottom w:val="single" w:sz="4" w:space="0" w:color="auto"/>
              <w:right w:val="single" w:sz="4" w:space="0" w:color="auto"/>
            </w:tcBorders>
          </w:tcPr>
          <w:p w14:paraId="79BD4FC5" w14:textId="080C1BA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AA2DDD" w14:textId="538D5A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087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AE7219" w14:textId="2F54A0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C5BD177" w14:textId="2ED94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FBEC4" w14:textId="28730B0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C6147B" w14:textId="6006227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6D0C4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C59DEF" w14:textId="121703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L_1A-3A-5A_n257H_UL_1A_n257A</w:t>
            </w:r>
          </w:p>
        </w:tc>
        <w:tc>
          <w:tcPr>
            <w:tcW w:w="1054" w:type="dxa"/>
            <w:tcBorders>
              <w:top w:val="single" w:sz="4" w:space="0" w:color="auto"/>
              <w:left w:val="single" w:sz="4" w:space="0" w:color="auto"/>
              <w:bottom w:val="single" w:sz="4" w:space="0" w:color="auto"/>
              <w:right w:val="single" w:sz="4" w:space="0" w:color="auto"/>
            </w:tcBorders>
          </w:tcPr>
          <w:p w14:paraId="4D48AC3F" w14:textId="17F33A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04BF3B" w14:textId="6910EE7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962D1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292C2C" w14:textId="084DC9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9089FE" w14:textId="666638E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0AD8B3" w14:textId="4D7809E0"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281594" w14:textId="2EA040A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0E5482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9E2159" w14:textId="470EF9A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L_1A-3A-5A_n257G_UL_1A_n257A</w:t>
            </w:r>
          </w:p>
        </w:tc>
        <w:tc>
          <w:tcPr>
            <w:tcW w:w="1054" w:type="dxa"/>
            <w:tcBorders>
              <w:top w:val="single" w:sz="4" w:space="0" w:color="auto"/>
              <w:left w:val="single" w:sz="4" w:space="0" w:color="auto"/>
              <w:bottom w:val="single" w:sz="4" w:space="0" w:color="auto"/>
              <w:right w:val="single" w:sz="4" w:space="0" w:color="auto"/>
            </w:tcBorders>
          </w:tcPr>
          <w:p w14:paraId="0072405B" w14:textId="248C7FE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1BA18D" w14:textId="3D1424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E674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11646E" w14:textId="5F1DA5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346BCD5" w14:textId="54DCDF2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C70E4B" w14:textId="0910F023"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C480F" w14:textId="63985C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6F99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BBC420" w14:textId="7F9065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L_1A-3A-5A_n257M_UL_3A_n257A</w:t>
            </w:r>
          </w:p>
        </w:tc>
        <w:tc>
          <w:tcPr>
            <w:tcW w:w="1054" w:type="dxa"/>
            <w:tcBorders>
              <w:top w:val="single" w:sz="4" w:space="0" w:color="auto"/>
              <w:left w:val="single" w:sz="4" w:space="0" w:color="auto"/>
              <w:bottom w:val="single" w:sz="4" w:space="0" w:color="auto"/>
              <w:right w:val="single" w:sz="4" w:space="0" w:color="auto"/>
            </w:tcBorders>
          </w:tcPr>
          <w:p w14:paraId="715FDCD5" w14:textId="6199F53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7D616" w14:textId="6A6034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6096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CCC377" w14:textId="076FEF1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6BEB" w14:textId="67193D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FFFF58" w14:textId="4A913D0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F3BF29" w14:textId="4FFA9EF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7DF4C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8AF185" w14:textId="4C738D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L_1A-3A-5A_n257L_UL_3A_n257A</w:t>
            </w:r>
          </w:p>
        </w:tc>
        <w:tc>
          <w:tcPr>
            <w:tcW w:w="1054" w:type="dxa"/>
            <w:tcBorders>
              <w:top w:val="single" w:sz="4" w:space="0" w:color="auto"/>
              <w:left w:val="single" w:sz="4" w:space="0" w:color="auto"/>
              <w:bottom w:val="single" w:sz="4" w:space="0" w:color="auto"/>
              <w:right w:val="single" w:sz="4" w:space="0" w:color="auto"/>
            </w:tcBorders>
          </w:tcPr>
          <w:p w14:paraId="36606843" w14:textId="0800424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CB03A" w14:textId="0CFC45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32F0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516B66" w14:textId="7951D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920917" w14:textId="5CB04E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737372" w14:textId="296BD8B2"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20D02F" w14:textId="6F4D267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4CE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8FF1D5" w14:textId="7318CC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L_1A-3A-5A_n257K_UL_3A_n257A</w:t>
            </w:r>
          </w:p>
        </w:tc>
        <w:tc>
          <w:tcPr>
            <w:tcW w:w="1054" w:type="dxa"/>
            <w:tcBorders>
              <w:top w:val="single" w:sz="4" w:space="0" w:color="auto"/>
              <w:left w:val="single" w:sz="4" w:space="0" w:color="auto"/>
              <w:bottom w:val="single" w:sz="4" w:space="0" w:color="auto"/>
              <w:right w:val="single" w:sz="4" w:space="0" w:color="auto"/>
            </w:tcBorders>
          </w:tcPr>
          <w:p w14:paraId="0E3D5CF0" w14:textId="195716C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30D85" w14:textId="3D12D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865A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CA9935" w14:textId="413F15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6463B1" w14:textId="7DC9E5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51442F" w14:textId="22C3A9B1"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B19279" w14:textId="5CC8595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09E83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D5DA3" w14:textId="211DD2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L_1A-3A-5A_n257J_UL_3A_n257A</w:t>
            </w:r>
          </w:p>
        </w:tc>
        <w:tc>
          <w:tcPr>
            <w:tcW w:w="1054" w:type="dxa"/>
            <w:tcBorders>
              <w:top w:val="single" w:sz="4" w:space="0" w:color="auto"/>
              <w:left w:val="single" w:sz="4" w:space="0" w:color="auto"/>
              <w:bottom w:val="single" w:sz="4" w:space="0" w:color="auto"/>
              <w:right w:val="single" w:sz="4" w:space="0" w:color="auto"/>
            </w:tcBorders>
          </w:tcPr>
          <w:p w14:paraId="796DFC32" w14:textId="102460B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70FD08" w14:textId="5EA01E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3005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8A7E0EB" w14:textId="495DAB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6C5603" w14:textId="0D1761C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2C853B" w14:textId="24DCE095"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0027F7" w14:textId="348BF7A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8C261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ECF749" w14:textId="6432A5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L_1A-3A-5A_n257I_UL_3A_n257A</w:t>
            </w:r>
          </w:p>
        </w:tc>
        <w:tc>
          <w:tcPr>
            <w:tcW w:w="1054" w:type="dxa"/>
            <w:tcBorders>
              <w:top w:val="single" w:sz="4" w:space="0" w:color="auto"/>
              <w:left w:val="single" w:sz="4" w:space="0" w:color="auto"/>
              <w:bottom w:val="single" w:sz="4" w:space="0" w:color="auto"/>
              <w:right w:val="single" w:sz="4" w:space="0" w:color="auto"/>
            </w:tcBorders>
          </w:tcPr>
          <w:p w14:paraId="27D76FDB" w14:textId="05F1A35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EAF137" w14:textId="2212D62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8D15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34777C" w14:textId="24751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5D8CC35" w14:textId="78A7D0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1EBFE7" w14:textId="503A0E5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B4F907" w14:textId="554527B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43556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14911D" w14:textId="7A3001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L_1A-3A-5A_n257H_UL_3A_n257A</w:t>
            </w:r>
          </w:p>
        </w:tc>
        <w:tc>
          <w:tcPr>
            <w:tcW w:w="1054" w:type="dxa"/>
            <w:tcBorders>
              <w:top w:val="single" w:sz="4" w:space="0" w:color="auto"/>
              <w:left w:val="single" w:sz="4" w:space="0" w:color="auto"/>
              <w:bottom w:val="single" w:sz="4" w:space="0" w:color="auto"/>
              <w:right w:val="single" w:sz="4" w:space="0" w:color="auto"/>
            </w:tcBorders>
          </w:tcPr>
          <w:p w14:paraId="601004C3" w14:textId="1EB35E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939729" w14:textId="622F06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0FB9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1AF66E" w14:textId="4245EA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6CC171" w14:textId="591270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5B9AE" w14:textId="469BB94C"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F139CD" w14:textId="667951B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67743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08F3B" w14:textId="08718E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L_1A-3A-5A_n257G_UL_3A_n257A</w:t>
            </w:r>
          </w:p>
        </w:tc>
        <w:tc>
          <w:tcPr>
            <w:tcW w:w="1054" w:type="dxa"/>
            <w:tcBorders>
              <w:top w:val="single" w:sz="4" w:space="0" w:color="auto"/>
              <w:left w:val="single" w:sz="4" w:space="0" w:color="auto"/>
              <w:bottom w:val="single" w:sz="4" w:space="0" w:color="auto"/>
              <w:right w:val="single" w:sz="4" w:space="0" w:color="auto"/>
            </w:tcBorders>
          </w:tcPr>
          <w:p w14:paraId="45438D58" w14:textId="077B76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924AAD" w14:textId="2676B1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3FAE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47A34B" w14:textId="1915EF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5042EC" w14:textId="5741E5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2426EF" w14:textId="79B9C41F"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F67871" w14:textId="026A842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FC83A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9C00F2" w14:textId="6F6E82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L_1A-3A-5A_n257M_UL_5A_n257A</w:t>
            </w:r>
          </w:p>
        </w:tc>
        <w:tc>
          <w:tcPr>
            <w:tcW w:w="1054" w:type="dxa"/>
            <w:tcBorders>
              <w:top w:val="single" w:sz="4" w:space="0" w:color="auto"/>
              <w:left w:val="single" w:sz="4" w:space="0" w:color="auto"/>
              <w:bottom w:val="single" w:sz="4" w:space="0" w:color="auto"/>
              <w:right w:val="single" w:sz="4" w:space="0" w:color="auto"/>
            </w:tcBorders>
          </w:tcPr>
          <w:p w14:paraId="1ADD1AE9" w14:textId="7D8436A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5E0BB3" w14:textId="5430D9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9269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3AE90" w14:textId="00DF95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7CB0AA" w14:textId="4B5D07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92483E" w14:textId="00CB9C0E" w:rsidR="003D2B62" w:rsidRDefault="003D2B62" w:rsidP="003D2B62">
            <w:pPr>
              <w:pStyle w:val="TAL"/>
              <w:rPr>
                <w:rFonts w:cs="Arial"/>
                <w:sz w:val="16"/>
                <w:szCs w:val="16"/>
                <w:lang w:eastAsia="ja-JP"/>
              </w:rPr>
            </w:pPr>
            <w:r w:rsidRPr="009E787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EA4E3D" w14:textId="3978993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71CC7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A063B2" w14:textId="0ABDC2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L_1A-3A-5A_n257L_UL_5A_n257A</w:t>
            </w:r>
          </w:p>
        </w:tc>
        <w:tc>
          <w:tcPr>
            <w:tcW w:w="1054" w:type="dxa"/>
            <w:tcBorders>
              <w:top w:val="single" w:sz="4" w:space="0" w:color="auto"/>
              <w:left w:val="single" w:sz="4" w:space="0" w:color="auto"/>
              <w:bottom w:val="single" w:sz="4" w:space="0" w:color="auto"/>
              <w:right w:val="single" w:sz="4" w:space="0" w:color="auto"/>
            </w:tcBorders>
          </w:tcPr>
          <w:p w14:paraId="561D85DB" w14:textId="2CE5319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A51127" w14:textId="6FAB5E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6BD61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8FE2E7" w14:textId="70000C6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09AAC" w14:textId="629A19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AA1C1" w14:textId="1309E63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7142" w14:textId="679D506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24E48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ED3B1" w14:textId="4034A3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L_1A-3A-5A_n257K_UL_5A_n257A</w:t>
            </w:r>
          </w:p>
        </w:tc>
        <w:tc>
          <w:tcPr>
            <w:tcW w:w="1054" w:type="dxa"/>
            <w:tcBorders>
              <w:top w:val="single" w:sz="4" w:space="0" w:color="auto"/>
              <w:left w:val="single" w:sz="4" w:space="0" w:color="auto"/>
              <w:bottom w:val="single" w:sz="4" w:space="0" w:color="auto"/>
              <w:right w:val="single" w:sz="4" w:space="0" w:color="auto"/>
            </w:tcBorders>
          </w:tcPr>
          <w:p w14:paraId="2BCC0DA9" w14:textId="3E77BA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34D680" w14:textId="123C8E7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E913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C15B8A0" w14:textId="2498B8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58C0F2" w14:textId="1921AD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EED032" w14:textId="58DCB7EC"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B5BE31" w14:textId="5E11221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B898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9A09A5" w14:textId="3CB135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L_1A-3A-5A_n257J_UL_5A_n257A</w:t>
            </w:r>
          </w:p>
        </w:tc>
        <w:tc>
          <w:tcPr>
            <w:tcW w:w="1054" w:type="dxa"/>
            <w:tcBorders>
              <w:top w:val="single" w:sz="4" w:space="0" w:color="auto"/>
              <w:left w:val="single" w:sz="4" w:space="0" w:color="auto"/>
              <w:bottom w:val="single" w:sz="4" w:space="0" w:color="auto"/>
              <w:right w:val="single" w:sz="4" w:space="0" w:color="auto"/>
            </w:tcBorders>
          </w:tcPr>
          <w:p w14:paraId="1E70E286" w14:textId="754D38B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AEF183" w14:textId="2E85D47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1F32D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742FB1" w14:textId="393206B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15671F1" w14:textId="5255198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5DFFD1" w14:textId="65D87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2BE9E4" w14:textId="25CE8F5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6F3A9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A6F6AA" w14:textId="1CC200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L_1A-3A-5A_n257I_UL_5A_n257A</w:t>
            </w:r>
          </w:p>
        </w:tc>
        <w:tc>
          <w:tcPr>
            <w:tcW w:w="1054" w:type="dxa"/>
            <w:tcBorders>
              <w:top w:val="single" w:sz="4" w:space="0" w:color="auto"/>
              <w:left w:val="single" w:sz="4" w:space="0" w:color="auto"/>
              <w:bottom w:val="single" w:sz="4" w:space="0" w:color="auto"/>
              <w:right w:val="single" w:sz="4" w:space="0" w:color="auto"/>
            </w:tcBorders>
          </w:tcPr>
          <w:p w14:paraId="0251B65C" w14:textId="59AAA08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D9415" w14:textId="01DDFE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3784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0B6A6FF" w14:textId="1FE7BD2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316C6A" w14:textId="005E7D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18E7F1" w14:textId="2E361BD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86BC53" w14:textId="4EE6F9E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F14C8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001C7" w14:textId="161111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L_1A-3A-5A_n257H_UL_5A_n257A</w:t>
            </w:r>
          </w:p>
        </w:tc>
        <w:tc>
          <w:tcPr>
            <w:tcW w:w="1054" w:type="dxa"/>
            <w:tcBorders>
              <w:top w:val="single" w:sz="4" w:space="0" w:color="auto"/>
              <w:left w:val="single" w:sz="4" w:space="0" w:color="auto"/>
              <w:bottom w:val="single" w:sz="4" w:space="0" w:color="auto"/>
              <w:right w:val="single" w:sz="4" w:space="0" w:color="auto"/>
            </w:tcBorders>
          </w:tcPr>
          <w:p w14:paraId="6C612826" w14:textId="27D3D34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4E397B" w14:textId="045C66D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851330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200114D" w14:textId="7E1F588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A4AD36" w14:textId="0E0E0F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95BC38" w14:textId="7655DDD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6294BF" w14:textId="6333025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8D74F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ABC069" w14:textId="06FF2A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L_1A-3A-5A_n257G_UL_5A_n257A</w:t>
            </w:r>
          </w:p>
        </w:tc>
        <w:tc>
          <w:tcPr>
            <w:tcW w:w="1054" w:type="dxa"/>
            <w:tcBorders>
              <w:top w:val="single" w:sz="4" w:space="0" w:color="auto"/>
              <w:left w:val="single" w:sz="4" w:space="0" w:color="auto"/>
              <w:bottom w:val="single" w:sz="4" w:space="0" w:color="auto"/>
              <w:right w:val="single" w:sz="4" w:space="0" w:color="auto"/>
            </w:tcBorders>
          </w:tcPr>
          <w:p w14:paraId="6E01378F" w14:textId="0602563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BD6ABA" w14:textId="22B17F1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EE8B8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B42C1F" w14:textId="4F6B538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D9732" w14:textId="56D2333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E559E" w14:textId="7235C3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D7835C" w14:textId="434554A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896A8E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E59532" w14:textId="46DB9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L_1A-3A-7A_n257F_UL_1A_n257A</w:t>
            </w:r>
          </w:p>
        </w:tc>
        <w:tc>
          <w:tcPr>
            <w:tcW w:w="1054" w:type="dxa"/>
            <w:tcBorders>
              <w:top w:val="single" w:sz="4" w:space="0" w:color="auto"/>
              <w:left w:val="single" w:sz="4" w:space="0" w:color="auto"/>
              <w:bottom w:val="single" w:sz="4" w:space="0" w:color="auto"/>
              <w:right w:val="single" w:sz="4" w:space="0" w:color="auto"/>
            </w:tcBorders>
          </w:tcPr>
          <w:p w14:paraId="659978ED" w14:textId="703D70B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C10D2A" w14:textId="001AC4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CCD00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22E1C5" w14:textId="2D54613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3C106A" w14:textId="6006D0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4EA826" w14:textId="4B69938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95742C" w14:textId="3570C81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F19B3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40F806" w14:textId="480899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L_1A-3A-7A_n257E_UL_1A_n257A</w:t>
            </w:r>
          </w:p>
        </w:tc>
        <w:tc>
          <w:tcPr>
            <w:tcW w:w="1054" w:type="dxa"/>
            <w:tcBorders>
              <w:top w:val="single" w:sz="4" w:space="0" w:color="auto"/>
              <w:left w:val="single" w:sz="4" w:space="0" w:color="auto"/>
              <w:bottom w:val="single" w:sz="4" w:space="0" w:color="auto"/>
              <w:right w:val="single" w:sz="4" w:space="0" w:color="auto"/>
            </w:tcBorders>
          </w:tcPr>
          <w:p w14:paraId="0A77D95F" w14:textId="0CF3001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AC729" w14:textId="6156E7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912D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E174BD6" w14:textId="51149E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C4FF59" w14:textId="04B333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84D26C" w14:textId="2BFC5654"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8951F3" w14:textId="6D82E90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DDF35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8A89CA" w14:textId="670B99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L_1A-3A-7A_n257D_UL_1A_n257A</w:t>
            </w:r>
          </w:p>
        </w:tc>
        <w:tc>
          <w:tcPr>
            <w:tcW w:w="1054" w:type="dxa"/>
            <w:tcBorders>
              <w:top w:val="single" w:sz="4" w:space="0" w:color="auto"/>
              <w:left w:val="single" w:sz="4" w:space="0" w:color="auto"/>
              <w:bottom w:val="single" w:sz="4" w:space="0" w:color="auto"/>
              <w:right w:val="single" w:sz="4" w:space="0" w:color="auto"/>
            </w:tcBorders>
          </w:tcPr>
          <w:p w14:paraId="32D4EDAA" w14:textId="430B5EA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AE6016" w14:textId="263BAA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33AB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A8F0DB" w14:textId="233AEF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2CB244" w14:textId="63D3DF5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BF90BB" w14:textId="36EF1D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2007FB" w14:textId="4A4A603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4DF01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EA50C1" w14:textId="6A3629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L_1A-3A-7A_n257F_UL_3A_n257A</w:t>
            </w:r>
          </w:p>
        </w:tc>
        <w:tc>
          <w:tcPr>
            <w:tcW w:w="1054" w:type="dxa"/>
            <w:tcBorders>
              <w:top w:val="single" w:sz="4" w:space="0" w:color="auto"/>
              <w:left w:val="single" w:sz="4" w:space="0" w:color="auto"/>
              <w:bottom w:val="single" w:sz="4" w:space="0" w:color="auto"/>
              <w:right w:val="single" w:sz="4" w:space="0" w:color="auto"/>
            </w:tcBorders>
          </w:tcPr>
          <w:p w14:paraId="4A28DF9E" w14:textId="3AE2FEC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1792A2" w14:textId="3155B62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25ABA5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C610959" w14:textId="0DAB353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B07386" w14:textId="577E71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4CAD81" w14:textId="673EAD9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8EED3" w14:textId="24C0DC0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685F3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E4DACC" w14:textId="4BCF44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L_1A-3A-7A_n257E_UL_3A_n257A</w:t>
            </w:r>
          </w:p>
        </w:tc>
        <w:tc>
          <w:tcPr>
            <w:tcW w:w="1054" w:type="dxa"/>
            <w:tcBorders>
              <w:top w:val="single" w:sz="4" w:space="0" w:color="auto"/>
              <w:left w:val="single" w:sz="4" w:space="0" w:color="auto"/>
              <w:bottom w:val="single" w:sz="4" w:space="0" w:color="auto"/>
              <w:right w:val="single" w:sz="4" w:space="0" w:color="auto"/>
            </w:tcBorders>
          </w:tcPr>
          <w:p w14:paraId="23AAA4D8" w14:textId="697AB7A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82B90D" w14:textId="23E4381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5C51AA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02059D" w14:textId="459C886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9DFC01" w14:textId="373CB6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D96D08" w14:textId="0811C80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138AE5D" w14:textId="1FF265F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0DA636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B1D4B4" w14:textId="65242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L_1A-3A-7A_n257D_UL_3A_n257A</w:t>
            </w:r>
          </w:p>
        </w:tc>
        <w:tc>
          <w:tcPr>
            <w:tcW w:w="1054" w:type="dxa"/>
            <w:tcBorders>
              <w:top w:val="single" w:sz="4" w:space="0" w:color="auto"/>
              <w:left w:val="single" w:sz="4" w:space="0" w:color="auto"/>
              <w:bottom w:val="single" w:sz="4" w:space="0" w:color="auto"/>
              <w:right w:val="single" w:sz="4" w:space="0" w:color="auto"/>
            </w:tcBorders>
          </w:tcPr>
          <w:p w14:paraId="0F39B67D" w14:textId="37947A4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1A9C9F" w14:textId="5622AB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3FBBC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F756FA" w14:textId="7513C0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D09F24" w14:textId="507983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761EB1" w14:textId="0B74442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843462" w14:textId="15D933A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72B95F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335110" w14:textId="3E264E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L_1A-3A-7A_n257F_UL_7A_n257A</w:t>
            </w:r>
          </w:p>
        </w:tc>
        <w:tc>
          <w:tcPr>
            <w:tcW w:w="1054" w:type="dxa"/>
            <w:tcBorders>
              <w:top w:val="single" w:sz="4" w:space="0" w:color="auto"/>
              <w:left w:val="single" w:sz="4" w:space="0" w:color="auto"/>
              <w:bottom w:val="single" w:sz="4" w:space="0" w:color="auto"/>
              <w:right w:val="single" w:sz="4" w:space="0" w:color="auto"/>
            </w:tcBorders>
          </w:tcPr>
          <w:p w14:paraId="5EB98E4E" w14:textId="5E94B55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9528B8" w14:textId="09FD4D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E6C7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847E146" w14:textId="00B5292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89A30BE" w14:textId="09AC49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CBB98" w14:textId="6854153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C59681" w14:textId="4C6FDBB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9F01D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B9E63B" w14:textId="4BA33D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L_1A-3A-7A_n257E_UL_7A_n257A</w:t>
            </w:r>
          </w:p>
        </w:tc>
        <w:tc>
          <w:tcPr>
            <w:tcW w:w="1054" w:type="dxa"/>
            <w:tcBorders>
              <w:top w:val="single" w:sz="4" w:space="0" w:color="auto"/>
              <w:left w:val="single" w:sz="4" w:space="0" w:color="auto"/>
              <w:bottom w:val="single" w:sz="4" w:space="0" w:color="auto"/>
              <w:right w:val="single" w:sz="4" w:space="0" w:color="auto"/>
            </w:tcBorders>
          </w:tcPr>
          <w:p w14:paraId="3CC261D1" w14:textId="5080BA0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2F567C" w14:textId="756CBB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4C25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15986F" w14:textId="565A2B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859572" w14:textId="45641B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C2F5F3" w14:textId="4952A5D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626CAD" w14:textId="5895E0E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1C488B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72B3B0" w14:textId="2BBD0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L_1A-3A-7A_n257D_UL_7A_n257A</w:t>
            </w:r>
          </w:p>
        </w:tc>
        <w:tc>
          <w:tcPr>
            <w:tcW w:w="1054" w:type="dxa"/>
            <w:tcBorders>
              <w:top w:val="single" w:sz="4" w:space="0" w:color="auto"/>
              <w:left w:val="single" w:sz="4" w:space="0" w:color="auto"/>
              <w:bottom w:val="single" w:sz="4" w:space="0" w:color="auto"/>
              <w:right w:val="single" w:sz="4" w:space="0" w:color="auto"/>
            </w:tcBorders>
          </w:tcPr>
          <w:p w14:paraId="106410D3" w14:textId="0CFC3B2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E636BB" w14:textId="4376C4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1E6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CE9A19" w14:textId="3F577F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FA75B7" w14:textId="008CEC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2D601" w14:textId="0031EC51"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58CD30" w14:textId="554666C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8DBAA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9949B" w14:textId="5E224F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L_1A-3A-7A_n257M_UL_1A_n257A</w:t>
            </w:r>
          </w:p>
        </w:tc>
        <w:tc>
          <w:tcPr>
            <w:tcW w:w="1054" w:type="dxa"/>
            <w:tcBorders>
              <w:top w:val="single" w:sz="4" w:space="0" w:color="auto"/>
              <w:left w:val="single" w:sz="4" w:space="0" w:color="auto"/>
              <w:bottom w:val="single" w:sz="4" w:space="0" w:color="auto"/>
              <w:right w:val="single" w:sz="4" w:space="0" w:color="auto"/>
            </w:tcBorders>
          </w:tcPr>
          <w:p w14:paraId="6236FA17" w14:textId="654DEC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2520E4" w14:textId="7978C2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E1A6E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6BB12F" w14:textId="53CBBD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791058" w14:textId="0E69EA2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74E99E" w14:textId="37D522B2"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333096" w14:textId="652856F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00EEB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5139B1" w14:textId="177A2B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L_1A-3A-7A_n257L_UL_1A_n257A</w:t>
            </w:r>
          </w:p>
        </w:tc>
        <w:tc>
          <w:tcPr>
            <w:tcW w:w="1054" w:type="dxa"/>
            <w:tcBorders>
              <w:top w:val="single" w:sz="4" w:space="0" w:color="auto"/>
              <w:left w:val="single" w:sz="4" w:space="0" w:color="auto"/>
              <w:bottom w:val="single" w:sz="4" w:space="0" w:color="auto"/>
              <w:right w:val="single" w:sz="4" w:space="0" w:color="auto"/>
            </w:tcBorders>
          </w:tcPr>
          <w:p w14:paraId="061F2A6C" w14:textId="44D79DF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AB3305" w14:textId="1ED4CC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9CD1C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D13316" w14:textId="3628211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A1BEF8" w14:textId="2A7E3D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7D9C2" w14:textId="612E306F"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99AA8" w14:textId="6105252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B56B4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D43DC" w14:textId="1CE1D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L_1A-3A-7A_n257K_UL_1A_n257A</w:t>
            </w:r>
          </w:p>
        </w:tc>
        <w:tc>
          <w:tcPr>
            <w:tcW w:w="1054" w:type="dxa"/>
            <w:tcBorders>
              <w:top w:val="single" w:sz="4" w:space="0" w:color="auto"/>
              <w:left w:val="single" w:sz="4" w:space="0" w:color="auto"/>
              <w:bottom w:val="single" w:sz="4" w:space="0" w:color="auto"/>
              <w:right w:val="single" w:sz="4" w:space="0" w:color="auto"/>
            </w:tcBorders>
          </w:tcPr>
          <w:p w14:paraId="1B411090" w14:textId="1E9FD5E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51C49" w14:textId="74DD08F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E1C7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BAEA4B" w14:textId="24469A8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BB2DEA" w14:textId="0ACEB4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D4EC8" w14:textId="1073E46D"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245A9F" w14:textId="7C4CC80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EFAFAF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01A96A" w14:textId="1D7AD9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L_1A-3A-7A_n257J_UL_1A_n257A</w:t>
            </w:r>
          </w:p>
        </w:tc>
        <w:tc>
          <w:tcPr>
            <w:tcW w:w="1054" w:type="dxa"/>
            <w:tcBorders>
              <w:top w:val="single" w:sz="4" w:space="0" w:color="auto"/>
              <w:left w:val="single" w:sz="4" w:space="0" w:color="auto"/>
              <w:bottom w:val="single" w:sz="4" w:space="0" w:color="auto"/>
              <w:right w:val="single" w:sz="4" w:space="0" w:color="auto"/>
            </w:tcBorders>
          </w:tcPr>
          <w:p w14:paraId="70CCFD61" w14:textId="0D037CC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216316" w14:textId="59D67AD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8A21D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E2E563" w14:textId="6E42DA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86C8C1" w14:textId="06E94A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D07106" w14:textId="5C6BDAB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CD602" w14:textId="6FF7349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BEAD2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CFB2E" w14:textId="7AA746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L_1A-3A-7A_n257I_UL_1A_n257A</w:t>
            </w:r>
          </w:p>
        </w:tc>
        <w:tc>
          <w:tcPr>
            <w:tcW w:w="1054" w:type="dxa"/>
            <w:tcBorders>
              <w:top w:val="single" w:sz="4" w:space="0" w:color="auto"/>
              <w:left w:val="single" w:sz="4" w:space="0" w:color="auto"/>
              <w:bottom w:val="single" w:sz="4" w:space="0" w:color="auto"/>
              <w:right w:val="single" w:sz="4" w:space="0" w:color="auto"/>
            </w:tcBorders>
          </w:tcPr>
          <w:p w14:paraId="09ED1065" w14:textId="7E3D8A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9AAFC2" w14:textId="19EA538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9A9F47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5580BD" w14:textId="0814C1F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638B5A5" w14:textId="0AA31E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9D2C65" w14:textId="74138BE6"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BCF409" w14:textId="5204EC8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C50CC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5C4283" w14:textId="52CEFE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L_1A-3A-7A_n257H_UL_1A_n257A</w:t>
            </w:r>
          </w:p>
        </w:tc>
        <w:tc>
          <w:tcPr>
            <w:tcW w:w="1054" w:type="dxa"/>
            <w:tcBorders>
              <w:top w:val="single" w:sz="4" w:space="0" w:color="auto"/>
              <w:left w:val="single" w:sz="4" w:space="0" w:color="auto"/>
              <w:bottom w:val="single" w:sz="4" w:space="0" w:color="auto"/>
              <w:right w:val="single" w:sz="4" w:space="0" w:color="auto"/>
            </w:tcBorders>
          </w:tcPr>
          <w:p w14:paraId="3A706C23" w14:textId="6A181FA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F15EAC" w14:textId="3A83F07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F2023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C9ABCD" w14:textId="5C4C64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D09D9B" w14:textId="6D39D0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3B1DC0" w14:textId="4D14C1B5"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F10B71" w14:textId="7E4F1E7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D794F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6DA52" w14:textId="61DD64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L_1A-3A-7A_n257G_UL_1A_n257A</w:t>
            </w:r>
          </w:p>
        </w:tc>
        <w:tc>
          <w:tcPr>
            <w:tcW w:w="1054" w:type="dxa"/>
            <w:tcBorders>
              <w:top w:val="single" w:sz="4" w:space="0" w:color="auto"/>
              <w:left w:val="single" w:sz="4" w:space="0" w:color="auto"/>
              <w:bottom w:val="single" w:sz="4" w:space="0" w:color="auto"/>
              <w:right w:val="single" w:sz="4" w:space="0" w:color="auto"/>
            </w:tcBorders>
          </w:tcPr>
          <w:p w14:paraId="50924345" w14:textId="05638A4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2B92D9" w14:textId="56BCEB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50DA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AD4E13" w14:textId="04E7CCF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8EE11" w14:textId="0920B5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F1E0BD" w14:textId="3CE94817"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476EFA" w14:textId="05B8559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47DCC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00F62D" w14:textId="690C48D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L_1A-3A-7A_n257M_UL_3A_n257A</w:t>
            </w:r>
          </w:p>
        </w:tc>
        <w:tc>
          <w:tcPr>
            <w:tcW w:w="1054" w:type="dxa"/>
            <w:tcBorders>
              <w:top w:val="single" w:sz="4" w:space="0" w:color="auto"/>
              <w:left w:val="single" w:sz="4" w:space="0" w:color="auto"/>
              <w:bottom w:val="single" w:sz="4" w:space="0" w:color="auto"/>
              <w:right w:val="single" w:sz="4" w:space="0" w:color="auto"/>
            </w:tcBorders>
          </w:tcPr>
          <w:p w14:paraId="5AF10D30" w14:textId="1752D41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93D967" w14:textId="5FA05A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B8C46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0844FE" w14:textId="4A5244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4BB8C9" w14:textId="1BE606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CE23E" w14:textId="222EC19A"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03BAA" w14:textId="6754CC4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D05989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CD5C1" w14:textId="6ABCB7E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L_1A-3A-7A_n257L_UL_3A_n257A</w:t>
            </w:r>
          </w:p>
        </w:tc>
        <w:tc>
          <w:tcPr>
            <w:tcW w:w="1054" w:type="dxa"/>
            <w:tcBorders>
              <w:top w:val="single" w:sz="4" w:space="0" w:color="auto"/>
              <w:left w:val="single" w:sz="4" w:space="0" w:color="auto"/>
              <w:bottom w:val="single" w:sz="4" w:space="0" w:color="auto"/>
              <w:right w:val="single" w:sz="4" w:space="0" w:color="auto"/>
            </w:tcBorders>
          </w:tcPr>
          <w:p w14:paraId="39E145D3" w14:textId="64E7A58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407B1C" w14:textId="25C533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B2ECB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BF9146" w14:textId="0D443D7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351BCC" w14:textId="70C0F7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783421" w14:textId="25AFBD2B"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4B9B8" w14:textId="11A6968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583B54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4A641" w14:textId="48CE4D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L_1A-3A-7A_n257K_UL_3A_n257A</w:t>
            </w:r>
          </w:p>
        </w:tc>
        <w:tc>
          <w:tcPr>
            <w:tcW w:w="1054" w:type="dxa"/>
            <w:tcBorders>
              <w:top w:val="single" w:sz="4" w:space="0" w:color="auto"/>
              <w:left w:val="single" w:sz="4" w:space="0" w:color="auto"/>
              <w:bottom w:val="single" w:sz="4" w:space="0" w:color="auto"/>
              <w:right w:val="single" w:sz="4" w:space="0" w:color="auto"/>
            </w:tcBorders>
          </w:tcPr>
          <w:p w14:paraId="600B055F" w14:textId="2D79052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D9EDCC" w14:textId="16C866A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E8CC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0846E3F" w14:textId="03F3507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863723" w14:textId="0FCD70B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FE01CC" w14:textId="2500F8F9"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97BEE9" w14:textId="3A28F1B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8CE5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0953A" w14:textId="0A533F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L_1A-3A-7A_n257J_UL_3A_n257A</w:t>
            </w:r>
          </w:p>
        </w:tc>
        <w:tc>
          <w:tcPr>
            <w:tcW w:w="1054" w:type="dxa"/>
            <w:tcBorders>
              <w:top w:val="single" w:sz="4" w:space="0" w:color="auto"/>
              <w:left w:val="single" w:sz="4" w:space="0" w:color="auto"/>
              <w:bottom w:val="single" w:sz="4" w:space="0" w:color="auto"/>
              <w:right w:val="single" w:sz="4" w:space="0" w:color="auto"/>
            </w:tcBorders>
          </w:tcPr>
          <w:p w14:paraId="33198EC3" w14:textId="36ACEB1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86AD9F" w14:textId="22C3771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CE10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BFA459" w14:textId="2F5499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10C045" w14:textId="338771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AD2461" w14:textId="3B2EB1DE" w:rsidR="003D2B62" w:rsidRDefault="003D2B62" w:rsidP="003D2B62">
            <w:pPr>
              <w:pStyle w:val="TAL"/>
              <w:rPr>
                <w:rFonts w:cs="Arial"/>
                <w:sz w:val="16"/>
                <w:szCs w:val="16"/>
                <w:lang w:eastAsia="ja-JP"/>
              </w:rPr>
            </w:pPr>
            <w:r w:rsidRPr="0004561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598D43" w14:textId="60E0A88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1B9FB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002B45" w14:textId="46F6E6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DL_1A-3A-7A_n257I_UL_3A_n257A</w:t>
            </w:r>
          </w:p>
        </w:tc>
        <w:tc>
          <w:tcPr>
            <w:tcW w:w="1054" w:type="dxa"/>
            <w:tcBorders>
              <w:top w:val="single" w:sz="4" w:space="0" w:color="auto"/>
              <w:left w:val="single" w:sz="4" w:space="0" w:color="auto"/>
              <w:bottom w:val="single" w:sz="4" w:space="0" w:color="auto"/>
              <w:right w:val="single" w:sz="4" w:space="0" w:color="auto"/>
            </w:tcBorders>
          </w:tcPr>
          <w:p w14:paraId="6188CDE1" w14:textId="08FDE0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F2C72" w14:textId="0E8D4B0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AE8A6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068E6FB" w14:textId="34015E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7215A9" w14:textId="553C64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5AC37" w14:textId="62617DA1"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9CA02F" w14:textId="7AA7D78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2D4464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DE3D5" w14:textId="049849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DL_1A-3A-7A_n257H_UL_3A_n257A</w:t>
            </w:r>
          </w:p>
        </w:tc>
        <w:tc>
          <w:tcPr>
            <w:tcW w:w="1054" w:type="dxa"/>
            <w:tcBorders>
              <w:top w:val="single" w:sz="4" w:space="0" w:color="auto"/>
              <w:left w:val="single" w:sz="4" w:space="0" w:color="auto"/>
              <w:bottom w:val="single" w:sz="4" w:space="0" w:color="auto"/>
              <w:right w:val="single" w:sz="4" w:space="0" w:color="auto"/>
            </w:tcBorders>
          </w:tcPr>
          <w:p w14:paraId="5DAA2570" w14:textId="614AEF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B2954" w14:textId="12C9779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03FA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11D6E15" w14:textId="77C05E2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14EB0F" w14:textId="64C1F5C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8A403F" w14:textId="73B6EE4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CF614B" w14:textId="65EB954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960F4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3F982A" w14:textId="3789CB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DL_1A-3A-7A_n257G_UL_3A_n257A</w:t>
            </w:r>
          </w:p>
        </w:tc>
        <w:tc>
          <w:tcPr>
            <w:tcW w:w="1054" w:type="dxa"/>
            <w:tcBorders>
              <w:top w:val="single" w:sz="4" w:space="0" w:color="auto"/>
              <w:left w:val="single" w:sz="4" w:space="0" w:color="auto"/>
              <w:bottom w:val="single" w:sz="4" w:space="0" w:color="auto"/>
              <w:right w:val="single" w:sz="4" w:space="0" w:color="auto"/>
            </w:tcBorders>
          </w:tcPr>
          <w:p w14:paraId="31BD5F59" w14:textId="3C43571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FF95E0" w14:textId="7E7098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sz w:val="16"/>
                <w:szCs w:val="16"/>
                <w:lang w:eastAsia="ko-KR"/>
              </w:rPr>
              <w:t>Joonyoung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9EB1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025833A" w14:textId="724D346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27FB2D" w14:textId="1C583F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DB9C2E" w14:textId="0E4438F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035858" w14:textId="416D9DC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49DBA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FFC50E" w14:textId="621677D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L_1A-3A-7A_n257M_UL_7A_n257A</w:t>
            </w:r>
          </w:p>
        </w:tc>
        <w:tc>
          <w:tcPr>
            <w:tcW w:w="1054" w:type="dxa"/>
            <w:tcBorders>
              <w:top w:val="single" w:sz="4" w:space="0" w:color="auto"/>
              <w:left w:val="single" w:sz="4" w:space="0" w:color="auto"/>
              <w:bottom w:val="single" w:sz="4" w:space="0" w:color="auto"/>
              <w:right w:val="single" w:sz="4" w:space="0" w:color="auto"/>
            </w:tcBorders>
          </w:tcPr>
          <w:p w14:paraId="00377146" w14:textId="13005EE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2CF8" w14:textId="1046928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4A83D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A271C2F" w14:textId="36B040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9710320" w14:textId="57052FD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91CA79" w14:textId="36DFCE4C"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117AB7" w14:textId="0BAC0FC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A89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E948F1" w14:textId="0A63C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L_1A-3A-7A_n257L_UL_7A_n257A</w:t>
            </w:r>
          </w:p>
        </w:tc>
        <w:tc>
          <w:tcPr>
            <w:tcW w:w="1054" w:type="dxa"/>
            <w:tcBorders>
              <w:top w:val="single" w:sz="4" w:space="0" w:color="auto"/>
              <w:left w:val="single" w:sz="4" w:space="0" w:color="auto"/>
              <w:bottom w:val="single" w:sz="4" w:space="0" w:color="auto"/>
              <w:right w:val="single" w:sz="4" w:space="0" w:color="auto"/>
            </w:tcBorders>
          </w:tcPr>
          <w:p w14:paraId="5EA00191" w14:textId="30919EC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690479" w14:textId="5D8523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E6B7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DD65E8" w14:textId="4827657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9B47DA" w14:textId="0F8AE4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20567A" w14:textId="0CC66B9A"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A26FD2" w14:textId="0C36DA7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07FE3C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39D567" w14:textId="755212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L_1A-3A-7A_n257K_UL_7A_n257A</w:t>
            </w:r>
          </w:p>
        </w:tc>
        <w:tc>
          <w:tcPr>
            <w:tcW w:w="1054" w:type="dxa"/>
            <w:tcBorders>
              <w:top w:val="single" w:sz="4" w:space="0" w:color="auto"/>
              <w:left w:val="single" w:sz="4" w:space="0" w:color="auto"/>
              <w:bottom w:val="single" w:sz="4" w:space="0" w:color="auto"/>
              <w:right w:val="single" w:sz="4" w:space="0" w:color="auto"/>
            </w:tcBorders>
          </w:tcPr>
          <w:p w14:paraId="64BC9859" w14:textId="6890FE5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2D768F" w14:textId="1D79A13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6870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52A18D4" w14:textId="54BB89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B073E6E" w14:textId="7AA195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F2CB64" w14:textId="21AE608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19578" w14:textId="04A22E4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ED4A3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0D68DF" w14:textId="6E9800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L_1A-3A-7A_n257J_UL_7A_n257A</w:t>
            </w:r>
          </w:p>
        </w:tc>
        <w:tc>
          <w:tcPr>
            <w:tcW w:w="1054" w:type="dxa"/>
            <w:tcBorders>
              <w:top w:val="single" w:sz="4" w:space="0" w:color="auto"/>
              <w:left w:val="single" w:sz="4" w:space="0" w:color="auto"/>
              <w:bottom w:val="single" w:sz="4" w:space="0" w:color="auto"/>
              <w:right w:val="single" w:sz="4" w:space="0" w:color="auto"/>
            </w:tcBorders>
          </w:tcPr>
          <w:p w14:paraId="3A7D006A" w14:textId="585955C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85AE55" w14:textId="763C43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D6812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7DEC2F" w14:textId="2C26B9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DACA33" w14:textId="7AC10F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BDB92" w14:textId="50D1A23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735018" w14:textId="295E5AE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6854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379BC6" w14:textId="196D70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L_1A-3A-7A_n257I_UL_7A_n257A</w:t>
            </w:r>
          </w:p>
        </w:tc>
        <w:tc>
          <w:tcPr>
            <w:tcW w:w="1054" w:type="dxa"/>
            <w:tcBorders>
              <w:top w:val="single" w:sz="4" w:space="0" w:color="auto"/>
              <w:left w:val="single" w:sz="4" w:space="0" w:color="auto"/>
              <w:bottom w:val="single" w:sz="4" w:space="0" w:color="auto"/>
              <w:right w:val="single" w:sz="4" w:space="0" w:color="auto"/>
            </w:tcBorders>
          </w:tcPr>
          <w:p w14:paraId="485FCF39" w14:textId="167B3F2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9DA4D0" w14:textId="11327F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D19E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0C870A5" w14:textId="3BB919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4961C71" w14:textId="49A3337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CE0539" w14:textId="2CFE599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3AB444E" w14:textId="053BC04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BB11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7D70A7" w14:textId="568D82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L_1A-3A-7A_n257H_UL_7A_n257A</w:t>
            </w:r>
          </w:p>
        </w:tc>
        <w:tc>
          <w:tcPr>
            <w:tcW w:w="1054" w:type="dxa"/>
            <w:tcBorders>
              <w:top w:val="single" w:sz="4" w:space="0" w:color="auto"/>
              <w:left w:val="single" w:sz="4" w:space="0" w:color="auto"/>
              <w:bottom w:val="single" w:sz="4" w:space="0" w:color="auto"/>
              <w:right w:val="single" w:sz="4" w:space="0" w:color="auto"/>
            </w:tcBorders>
          </w:tcPr>
          <w:p w14:paraId="2757966E" w14:textId="0DE740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32B2AE" w14:textId="7B972D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04BFD5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FDAA4F" w14:textId="5E42F07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B5E29" w14:textId="1E9231C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D80CFC" w14:textId="524722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76DAF7" w14:textId="77ACA9A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807970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ABE244" w14:textId="7638D61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L_1A-3A-7A_n257G_UL_7A_n257A</w:t>
            </w:r>
          </w:p>
        </w:tc>
        <w:tc>
          <w:tcPr>
            <w:tcW w:w="1054" w:type="dxa"/>
            <w:tcBorders>
              <w:top w:val="single" w:sz="4" w:space="0" w:color="auto"/>
              <w:left w:val="single" w:sz="4" w:space="0" w:color="auto"/>
              <w:bottom w:val="single" w:sz="4" w:space="0" w:color="auto"/>
              <w:right w:val="single" w:sz="4" w:space="0" w:color="auto"/>
            </w:tcBorders>
          </w:tcPr>
          <w:p w14:paraId="0A140BE5" w14:textId="7D7AB45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1904B7" w14:textId="6765EC4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F608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D6C6FB" w14:textId="3ABB4C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A9C779B" w14:textId="658A017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A548C7" w14:textId="04E3602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E5E179" w14:textId="1F2BECB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A4678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FA8AEA" w14:textId="5C98D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L_1A-3A-7A-7A_n257F_UL_1A_n257A</w:t>
            </w:r>
          </w:p>
        </w:tc>
        <w:tc>
          <w:tcPr>
            <w:tcW w:w="1054" w:type="dxa"/>
            <w:tcBorders>
              <w:top w:val="single" w:sz="4" w:space="0" w:color="auto"/>
              <w:left w:val="single" w:sz="4" w:space="0" w:color="auto"/>
              <w:bottom w:val="single" w:sz="4" w:space="0" w:color="auto"/>
              <w:right w:val="single" w:sz="4" w:space="0" w:color="auto"/>
            </w:tcBorders>
          </w:tcPr>
          <w:p w14:paraId="66AFFD2F" w14:textId="6ED1B54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890ED89" w14:textId="7E2505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24872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AF5651B" w14:textId="5B612A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348975" w14:textId="133F0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8A46BD" w14:textId="3572272E"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C8969A" w14:textId="0AD2B45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2BAEB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274EBA" w14:textId="77FC00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7303E572" w14:textId="19A0CD0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786493C" w14:textId="48E6E6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5E2E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B488B1" w14:textId="483162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ECDEEB" w14:textId="44B5829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30B782" w14:textId="31BD682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FCE3C6" w14:textId="0C99D77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DF028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EF698D" w14:textId="313CE1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L_1A-3A-7A-7A_n257D_UL_1A_n257A</w:t>
            </w:r>
          </w:p>
        </w:tc>
        <w:tc>
          <w:tcPr>
            <w:tcW w:w="1054" w:type="dxa"/>
            <w:tcBorders>
              <w:top w:val="single" w:sz="4" w:space="0" w:color="auto"/>
              <w:left w:val="single" w:sz="4" w:space="0" w:color="auto"/>
              <w:bottom w:val="single" w:sz="4" w:space="0" w:color="auto"/>
              <w:right w:val="single" w:sz="4" w:space="0" w:color="auto"/>
            </w:tcBorders>
          </w:tcPr>
          <w:p w14:paraId="5DB13664" w14:textId="0797313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8070F1" w14:textId="4E48222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EB239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479CCDB" w14:textId="4BC0C59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FB4B86A" w14:textId="691C1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137F98" w14:textId="1659F79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12AFD4" w14:textId="6D9463B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70E2D8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28E049" w14:textId="15F62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L_1A-3A-7A-7A_n257M_UL_1A_n257A</w:t>
            </w:r>
          </w:p>
        </w:tc>
        <w:tc>
          <w:tcPr>
            <w:tcW w:w="1054" w:type="dxa"/>
            <w:tcBorders>
              <w:top w:val="single" w:sz="4" w:space="0" w:color="auto"/>
              <w:left w:val="single" w:sz="4" w:space="0" w:color="auto"/>
              <w:bottom w:val="single" w:sz="4" w:space="0" w:color="auto"/>
              <w:right w:val="single" w:sz="4" w:space="0" w:color="auto"/>
            </w:tcBorders>
          </w:tcPr>
          <w:p w14:paraId="4C312B7B" w14:textId="20217F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5DFB28" w14:textId="401B9EB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C376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178EF78" w14:textId="15B7E72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87A271" w14:textId="089738B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6F8658" w14:textId="008B8CA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81A7C5" w14:textId="7798164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D2F0C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8972FB" w14:textId="626CC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L_1A-3A-7A-7A_n257L_UL_1A_n257A</w:t>
            </w:r>
          </w:p>
        </w:tc>
        <w:tc>
          <w:tcPr>
            <w:tcW w:w="1054" w:type="dxa"/>
            <w:tcBorders>
              <w:top w:val="single" w:sz="4" w:space="0" w:color="auto"/>
              <w:left w:val="single" w:sz="4" w:space="0" w:color="auto"/>
              <w:bottom w:val="single" w:sz="4" w:space="0" w:color="auto"/>
              <w:right w:val="single" w:sz="4" w:space="0" w:color="auto"/>
            </w:tcBorders>
          </w:tcPr>
          <w:p w14:paraId="4B0CC7C6" w14:textId="015BC9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58D76E" w14:textId="3944862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09C7F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F4D5FB8" w14:textId="2EDF06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5DD7A1" w14:textId="19995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2627C3" w14:textId="6D1E278F"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D02973" w14:textId="448654D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7DA69F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CA6154" w14:textId="6120CE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L_1A-3A-7A-7A_n257K_UL_1A_n257A</w:t>
            </w:r>
          </w:p>
        </w:tc>
        <w:tc>
          <w:tcPr>
            <w:tcW w:w="1054" w:type="dxa"/>
            <w:tcBorders>
              <w:top w:val="single" w:sz="4" w:space="0" w:color="auto"/>
              <w:left w:val="single" w:sz="4" w:space="0" w:color="auto"/>
              <w:bottom w:val="single" w:sz="4" w:space="0" w:color="auto"/>
              <w:right w:val="single" w:sz="4" w:space="0" w:color="auto"/>
            </w:tcBorders>
          </w:tcPr>
          <w:p w14:paraId="6404CCD3" w14:textId="42A2AC8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32977E" w14:textId="75C2AFC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72844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EA7245" w14:textId="7449FB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2EB56D" w14:textId="2F43AE4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F31A2B" w14:textId="1B13E4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3FE254" w14:textId="5C55F6E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A688D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256A98" w14:textId="71DCA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L_1A-3A-7A-7A_n257J_UL_1A_n257A</w:t>
            </w:r>
          </w:p>
        </w:tc>
        <w:tc>
          <w:tcPr>
            <w:tcW w:w="1054" w:type="dxa"/>
            <w:tcBorders>
              <w:top w:val="single" w:sz="4" w:space="0" w:color="auto"/>
              <w:left w:val="single" w:sz="4" w:space="0" w:color="auto"/>
              <w:bottom w:val="single" w:sz="4" w:space="0" w:color="auto"/>
              <w:right w:val="single" w:sz="4" w:space="0" w:color="auto"/>
            </w:tcBorders>
          </w:tcPr>
          <w:p w14:paraId="7277484B" w14:textId="39325A8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1D67D8" w14:textId="5BC8004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EEAF9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425BA63" w14:textId="27D26D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6C378A" w14:textId="6C4AB5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9B7F3A" w14:textId="0A7D09F6"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6CA299" w14:textId="04F7079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DE729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721B2" w14:textId="7838049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L_1A-3A-7A-7A_n257I_UL_1A_n257A</w:t>
            </w:r>
          </w:p>
        </w:tc>
        <w:tc>
          <w:tcPr>
            <w:tcW w:w="1054" w:type="dxa"/>
            <w:tcBorders>
              <w:top w:val="single" w:sz="4" w:space="0" w:color="auto"/>
              <w:left w:val="single" w:sz="4" w:space="0" w:color="auto"/>
              <w:bottom w:val="single" w:sz="4" w:space="0" w:color="auto"/>
              <w:right w:val="single" w:sz="4" w:space="0" w:color="auto"/>
            </w:tcBorders>
          </w:tcPr>
          <w:p w14:paraId="6FA47530" w14:textId="18149D5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30B63D" w14:textId="69E440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E9FA3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C091E" w14:textId="12305D0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869E44" w14:textId="61B6F4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724C6D" w14:textId="1ADB2B95"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EAD481" w14:textId="1D601B8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2252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2AAE26" w14:textId="15630AF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L_1A-3A-7A-7A_n257H_UL_1A_n257A</w:t>
            </w:r>
          </w:p>
        </w:tc>
        <w:tc>
          <w:tcPr>
            <w:tcW w:w="1054" w:type="dxa"/>
            <w:tcBorders>
              <w:top w:val="single" w:sz="4" w:space="0" w:color="auto"/>
              <w:left w:val="single" w:sz="4" w:space="0" w:color="auto"/>
              <w:bottom w:val="single" w:sz="4" w:space="0" w:color="auto"/>
              <w:right w:val="single" w:sz="4" w:space="0" w:color="auto"/>
            </w:tcBorders>
          </w:tcPr>
          <w:p w14:paraId="5067A253" w14:textId="13A8DDF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CB1EAC" w14:textId="5058B2C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0CEF4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648221" w14:textId="0A4413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E0F710" w14:textId="000BDD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3212A" w14:textId="25DD8169"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CC27F1" w14:textId="72AB71B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31F6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2CB26B" w14:textId="73D42F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L_1A-3A-7A-7A_n257G_UL_1A_n257A</w:t>
            </w:r>
          </w:p>
        </w:tc>
        <w:tc>
          <w:tcPr>
            <w:tcW w:w="1054" w:type="dxa"/>
            <w:tcBorders>
              <w:top w:val="single" w:sz="4" w:space="0" w:color="auto"/>
              <w:left w:val="single" w:sz="4" w:space="0" w:color="auto"/>
              <w:bottom w:val="single" w:sz="4" w:space="0" w:color="auto"/>
              <w:right w:val="single" w:sz="4" w:space="0" w:color="auto"/>
            </w:tcBorders>
          </w:tcPr>
          <w:p w14:paraId="5FC575C8" w14:textId="2E3D24C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45B5D" w14:textId="7AB7B02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367EE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71D33B" w14:textId="63B037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C14D1C" w14:textId="48AFAC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7FA5F" w14:textId="326D1B27"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0CE820" w14:textId="7F1F82B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3532D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7BC1C0" w14:textId="690C09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L_1A-3A-7A-7A_n257F_UL_3A_n257A</w:t>
            </w:r>
          </w:p>
        </w:tc>
        <w:tc>
          <w:tcPr>
            <w:tcW w:w="1054" w:type="dxa"/>
            <w:tcBorders>
              <w:top w:val="single" w:sz="4" w:space="0" w:color="auto"/>
              <w:left w:val="single" w:sz="4" w:space="0" w:color="auto"/>
              <w:bottom w:val="single" w:sz="4" w:space="0" w:color="auto"/>
              <w:right w:val="single" w:sz="4" w:space="0" w:color="auto"/>
            </w:tcBorders>
          </w:tcPr>
          <w:p w14:paraId="0CC49302" w14:textId="0DCA1B6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48664D" w14:textId="1D8A46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E74D9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89891E" w14:textId="2299B9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E022A" w14:textId="139782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85DCEC" w14:textId="01F6AEB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93782" w14:textId="354C76E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3F66D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40C2F" w14:textId="7FC75B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L_1A-3A-7A-7A_n257E_UL_3A_n257A</w:t>
            </w:r>
          </w:p>
        </w:tc>
        <w:tc>
          <w:tcPr>
            <w:tcW w:w="1054" w:type="dxa"/>
            <w:tcBorders>
              <w:top w:val="single" w:sz="4" w:space="0" w:color="auto"/>
              <w:left w:val="single" w:sz="4" w:space="0" w:color="auto"/>
              <w:bottom w:val="single" w:sz="4" w:space="0" w:color="auto"/>
              <w:right w:val="single" w:sz="4" w:space="0" w:color="auto"/>
            </w:tcBorders>
          </w:tcPr>
          <w:p w14:paraId="27543839" w14:textId="1E0EE70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FDB1AE" w14:textId="3CC24F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7A51D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3964B48" w14:textId="5CA34BD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D2F8A6" w14:textId="1BF62D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99DCEF" w14:textId="7C69048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BD947D" w14:textId="7D40F46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293508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C43192" w14:textId="2884C6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L_1A-3A-7A-7A_n257D_UL_3A_n257A</w:t>
            </w:r>
          </w:p>
        </w:tc>
        <w:tc>
          <w:tcPr>
            <w:tcW w:w="1054" w:type="dxa"/>
            <w:tcBorders>
              <w:top w:val="single" w:sz="4" w:space="0" w:color="auto"/>
              <w:left w:val="single" w:sz="4" w:space="0" w:color="auto"/>
              <w:bottom w:val="single" w:sz="4" w:space="0" w:color="auto"/>
              <w:right w:val="single" w:sz="4" w:space="0" w:color="auto"/>
            </w:tcBorders>
          </w:tcPr>
          <w:p w14:paraId="3FAEA480" w14:textId="08D03CF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E9A302" w14:textId="37BF21B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EC95D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1F5BC5" w14:textId="723C45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05873" w14:textId="4BADD16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1E2359" w14:textId="7BF2D0ED"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3EE993" w14:textId="4963674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2436D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AEC97" w14:textId="1FD0E9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L_1A-3A-7A-7A_n257M_UL_3A_n257A</w:t>
            </w:r>
          </w:p>
        </w:tc>
        <w:tc>
          <w:tcPr>
            <w:tcW w:w="1054" w:type="dxa"/>
            <w:tcBorders>
              <w:top w:val="single" w:sz="4" w:space="0" w:color="auto"/>
              <w:left w:val="single" w:sz="4" w:space="0" w:color="auto"/>
              <w:bottom w:val="single" w:sz="4" w:space="0" w:color="auto"/>
              <w:right w:val="single" w:sz="4" w:space="0" w:color="auto"/>
            </w:tcBorders>
          </w:tcPr>
          <w:p w14:paraId="35430EE9" w14:textId="2CA7B3C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9FC101" w14:textId="38A979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57EA2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BC44B0" w14:textId="6633BF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40168" w14:textId="22153E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D6DB15" w14:textId="74E47B60"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B9F8879" w14:textId="741878C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4FD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0F605" w14:textId="1C62FC6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L_1A-3A-7A-7A_n257L_UL_3A_n257A</w:t>
            </w:r>
          </w:p>
        </w:tc>
        <w:tc>
          <w:tcPr>
            <w:tcW w:w="1054" w:type="dxa"/>
            <w:tcBorders>
              <w:top w:val="single" w:sz="4" w:space="0" w:color="auto"/>
              <w:left w:val="single" w:sz="4" w:space="0" w:color="auto"/>
              <w:bottom w:val="single" w:sz="4" w:space="0" w:color="auto"/>
              <w:right w:val="single" w:sz="4" w:space="0" w:color="auto"/>
            </w:tcBorders>
          </w:tcPr>
          <w:p w14:paraId="763AC8E6" w14:textId="1C79524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83A0A67" w14:textId="755678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DD9E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ADEC27" w14:textId="760F5C5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499319" w14:textId="26A0A3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9CF489" w14:textId="3CB51FF2"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5DE611" w14:textId="481E7A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43A093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4EAC4" w14:textId="31805A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L_1A-3A-7A-7A_n257K_UL_3A_n257A</w:t>
            </w:r>
          </w:p>
        </w:tc>
        <w:tc>
          <w:tcPr>
            <w:tcW w:w="1054" w:type="dxa"/>
            <w:tcBorders>
              <w:top w:val="single" w:sz="4" w:space="0" w:color="auto"/>
              <w:left w:val="single" w:sz="4" w:space="0" w:color="auto"/>
              <w:bottom w:val="single" w:sz="4" w:space="0" w:color="auto"/>
              <w:right w:val="single" w:sz="4" w:space="0" w:color="auto"/>
            </w:tcBorders>
          </w:tcPr>
          <w:p w14:paraId="128F4144" w14:textId="2428197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C77BF0" w14:textId="31654CB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618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EA5C70" w14:textId="2030CD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E8FBA5" w14:textId="53389F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0AC34D" w14:textId="49399FDB" w:rsidR="003D2B62" w:rsidRDefault="003D2B62" w:rsidP="003D2B62">
            <w:pPr>
              <w:pStyle w:val="TAL"/>
              <w:rPr>
                <w:rFonts w:cs="Arial"/>
                <w:sz w:val="16"/>
                <w:szCs w:val="16"/>
                <w:lang w:eastAsia="ja-JP"/>
              </w:rPr>
            </w:pPr>
            <w:r w:rsidRPr="008C49A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0F3636D" w14:textId="3D8078B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A954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AA4FE2" w14:textId="7CEAD4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L_1A-3A-7A-7A_n257J_UL_3A_n257A</w:t>
            </w:r>
          </w:p>
        </w:tc>
        <w:tc>
          <w:tcPr>
            <w:tcW w:w="1054" w:type="dxa"/>
            <w:tcBorders>
              <w:top w:val="single" w:sz="4" w:space="0" w:color="auto"/>
              <w:left w:val="single" w:sz="4" w:space="0" w:color="auto"/>
              <w:bottom w:val="single" w:sz="4" w:space="0" w:color="auto"/>
              <w:right w:val="single" w:sz="4" w:space="0" w:color="auto"/>
            </w:tcBorders>
          </w:tcPr>
          <w:p w14:paraId="12C74002" w14:textId="57ED6A0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EF5B55" w14:textId="4A097A8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A403D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8F6DBE" w14:textId="2334E0A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721620" w14:textId="7CFF9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C791A1" w14:textId="56D1EA9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2ABCB0" w14:textId="7DAD027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3251A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2D03DF" w14:textId="1166E1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L_1A-3A-7A-7A_n257I_UL_3A_n257A</w:t>
            </w:r>
          </w:p>
        </w:tc>
        <w:tc>
          <w:tcPr>
            <w:tcW w:w="1054" w:type="dxa"/>
            <w:tcBorders>
              <w:top w:val="single" w:sz="4" w:space="0" w:color="auto"/>
              <w:left w:val="single" w:sz="4" w:space="0" w:color="auto"/>
              <w:bottom w:val="single" w:sz="4" w:space="0" w:color="auto"/>
              <w:right w:val="single" w:sz="4" w:space="0" w:color="auto"/>
            </w:tcBorders>
          </w:tcPr>
          <w:p w14:paraId="78FA4D63" w14:textId="32D6D99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7C4D4" w14:textId="77658D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144E8B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EC6C837" w14:textId="7BA1CC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AFBBF98" w14:textId="52AE7C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F20D59" w14:textId="08C1CF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F6F515" w14:textId="166C39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ABC25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A24885" w14:textId="4F094D9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L_1A-3A-7A-7A_n257H_UL_3A_n257A</w:t>
            </w:r>
          </w:p>
        </w:tc>
        <w:tc>
          <w:tcPr>
            <w:tcW w:w="1054" w:type="dxa"/>
            <w:tcBorders>
              <w:top w:val="single" w:sz="4" w:space="0" w:color="auto"/>
              <w:left w:val="single" w:sz="4" w:space="0" w:color="auto"/>
              <w:bottom w:val="single" w:sz="4" w:space="0" w:color="auto"/>
              <w:right w:val="single" w:sz="4" w:space="0" w:color="auto"/>
            </w:tcBorders>
          </w:tcPr>
          <w:p w14:paraId="03C4C659" w14:textId="32F2AA6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FA085E" w14:textId="227FA6E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DE503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91FD54A" w14:textId="7BB8AF7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465B3C" w14:textId="6C5888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270774" w14:textId="7B3CC2C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55D43F" w14:textId="138CDD6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761C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1D95A4" w14:textId="0D88E89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L_1A-3A-7A-7A_n257G_UL_3A_n257A</w:t>
            </w:r>
          </w:p>
        </w:tc>
        <w:tc>
          <w:tcPr>
            <w:tcW w:w="1054" w:type="dxa"/>
            <w:tcBorders>
              <w:top w:val="single" w:sz="4" w:space="0" w:color="auto"/>
              <w:left w:val="single" w:sz="4" w:space="0" w:color="auto"/>
              <w:bottom w:val="single" w:sz="4" w:space="0" w:color="auto"/>
              <w:right w:val="single" w:sz="4" w:space="0" w:color="auto"/>
            </w:tcBorders>
          </w:tcPr>
          <w:p w14:paraId="1E028355" w14:textId="584EC3A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7503AE" w14:textId="60B4308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170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1B2611" w14:textId="744ED7D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903DAE" w14:textId="1AD7B05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9B1E71" w14:textId="1A001C5D"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EBB3E9" w14:textId="0AC8D7C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13EEF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D41C1" w14:textId="3682A3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L_1A-3A-7A-7A_n257F_UL_7A_n257A</w:t>
            </w:r>
          </w:p>
        </w:tc>
        <w:tc>
          <w:tcPr>
            <w:tcW w:w="1054" w:type="dxa"/>
            <w:tcBorders>
              <w:top w:val="single" w:sz="4" w:space="0" w:color="auto"/>
              <w:left w:val="single" w:sz="4" w:space="0" w:color="auto"/>
              <w:bottom w:val="single" w:sz="4" w:space="0" w:color="auto"/>
              <w:right w:val="single" w:sz="4" w:space="0" w:color="auto"/>
            </w:tcBorders>
          </w:tcPr>
          <w:p w14:paraId="664061FA" w14:textId="4CBBD4E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FB9DFE" w14:textId="5CE3D25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609D3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E901E0" w14:textId="51FF79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F9B7BA" w14:textId="40448BA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0A541A" w14:textId="4C811A7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495B43" w14:textId="7115AA5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A133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03CB81" w14:textId="154F43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L_1A-3A-7A-7A_n257F_UL_7A_n25EA</w:t>
            </w:r>
          </w:p>
        </w:tc>
        <w:tc>
          <w:tcPr>
            <w:tcW w:w="1054" w:type="dxa"/>
            <w:tcBorders>
              <w:top w:val="single" w:sz="4" w:space="0" w:color="auto"/>
              <w:left w:val="single" w:sz="4" w:space="0" w:color="auto"/>
              <w:bottom w:val="single" w:sz="4" w:space="0" w:color="auto"/>
              <w:right w:val="single" w:sz="4" w:space="0" w:color="auto"/>
            </w:tcBorders>
          </w:tcPr>
          <w:p w14:paraId="62A2E861" w14:textId="1CE2670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9CD3F" w14:textId="34986F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34A47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03B4F7" w14:textId="699679E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4241B7" w14:textId="621847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E00F74" w14:textId="3338702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BDA64B" w14:textId="31ADA61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E7AC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B9FDE4" w14:textId="4AC774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L_1A-3A-7A-7A_n257F_UL_7A_n25DA</w:t>
            </w:r>
          </w:p>
        </w:tc>
        <w:tc>
          <w:tcPr>
            <w:tcW w:w="1054" w:type="dxa"/>
            <w:tcBorders>
              <w:top w:val="single" w:sz="4" w:space="0" w:color="auto"/>
              <w:left w:val="single" w:sz="4" w:space="0" w:color="auto"/>
              <w:bottom w:val="single" w:sz="4" w:space="0" w:color="auto"/>
              <w:right w:val="single" w:sz="4" w:space="0" w:color="auto"/>
            </w:tcBorders>
          </w:tcPr>
          <w:p w14:paraId="074E0A72" w14:textId="60BA2E0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F35935" w14:textId="61843F9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C8AF9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B21D06" w14:textId="47053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5102FB2" w14:textId="147443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028232" w14:textId="23BA98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9C3C1" w14:textId="6CBD962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0B95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8459" w14:textId="02823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L_1A-3A-7A-7A_n257M_UL_7A_n257A</w:t>
            </w:r>
          </w:p>
        </w:tc>
        <w:tc>
          <w:tcPr>
            <w:tcW w:w="1054" w:type="dxa"/>
            <w:tcBorders>
              <w:top w:val="single" w:sz="4" w:space="0" w:color="auto"/>
              <w:left w:val="single" w:sz="4" w:space="0" w:color="auto"/>
              <w:bottom w:val="single" w:sz="4" w:space="0" w:color="auto"/>
              <w:right w:val="single" w:sz="4" w:space="0" w:color="auto"/>
            </w:tcBorders>
          </w:tcPr>
          <w:p w14:paraId="73800BF7" w14:textId="589DC3C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58076E" w14:textId="376BA4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3725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21D4CF" w14:textId="1E94279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EDFED6" w14:textId="25729C9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563853" w14:textId="746F41AC"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BBA73C" w14:textId="6F824E4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3FD44F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3DDFD7" w14:textId="164B51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L_1A-3A-7A-7A_n257L_UL_7A_n257A</w:t>
            </w:r>
          </w:p>
        </w:tc>
        <w:tc>
          <w:tcPr>
            <w:tcW w:w="1054" w:type="dxa"/>
            <w:tcBorders>
              <w:top w:val="single" w:sz="4" w:space="0" w:color="auto"/>
              <w:left w:val="single" w:sz="4" w:space="0" w:color="auto"/>
              <w:bottom w:val="single" w:sz="4" w:space="0" w:color="auto"/>
              <w:right w:val="single" w:sz="4" w:space="0" w:color="auto"/>
            </w:tcBorders>
          </w:tcPr>
          <w:p w14:paraId="7CC11624" w14:textId="628B4DE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7B5785" w14:textId="153837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01A19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4D94749" w14:textId="5AA095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90774F" w14:textId="663AF0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3E0FF4" w14:textId="4654502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F6E007" w14:textId="2CF9522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2E4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9B5CA4" w14:textId="6D81B30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L_1A-3A-7A-7A_n257K_UL_7A_n257A</w:t>
            </w:r>
          </w:p>
        </w:tc>
        <w:tc>
          <w:tcPr>
            <w:tcW w:w="1054" w:type="dxa"/>
            <w:tcBorders>
              <w:top w:val="single" w:sz="4" w:space="0" w:color="auto"/>
              <w:left w:val="single" w:sz="4" w:space="0" w:color="auto"/>
              <w:bottom w:val="single" w:sz="4" w:space="0" w:color="auto"/>
              <w:right w:val="single" w:sz="4" w:space="0" w:color="auto"/>
            </w:tcBorders>
          </w:tcPr>
          <w:p w14:paraId="6D3DB0E1" w14:textId="23BF2B2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B79581" w14:textId="77E755C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D05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EF7A1E" w14:textId="1B03DF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92C74F1" w14:textId="19C545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8F0331" w14:textId="3EC58622"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E7A26C6" w14:textId="4987144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0AC9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D5B45" w14:textId="5EEAF9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L_1A-3A-7A-7A_n257J_UL_7A_n257A</w:t>
            </w:r>
          </w:p>
        </w:tc>
        <w:tc>
          <w:tcPr>
            <w:tcW w:w="1054" w:type="dxa"/>
            <w:tcBorders>
              <w:top w:val="single" w:sz="4" w:space="0" w:color="auto"/>
              <w:left w:val="single" w:sz="4" w:space="0" w:color="auto"/>
              <w:bottom w:val="single" w:sz="4" w:space="0" w:color="auto"/>
              <w:right w:val="single" w:sz="4" w:space="0" w:color="auto"/>
            </w:tcBorders>
          </w:tcPr>
          <w:p w14:paraId="048341B5" w14:textId="776C14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A7C75DA" w14:textId="085214C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0EC4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3C1EF68" w14:textId="301685B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0A3FFF" w14:textId="0EF2A27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603F5" w14:textId="3041983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12C48B" w14:textId="006E45D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741B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E5BB7" w14:textId="2750E0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L_1A-3A-7A-7A_n257I_UL_7A_n257A</w:t>
            </w:r>
          </w:p>
        </w:tc>
        <w:tc>
          <w:tcPr>
            <w:tcW w:w="1054" w:type="dxa"/>
            <w:tcBorders>
              <w:top w:val="single" w:sz="4" w:space="0" w:color="auto"/>
              <w:left w:val="single" w:sz="4" w:space="0" w:color="auto"/>
              <w:bottom w:val="single" w:sz="4" w:space="0" w:color="auto"/>
              <w:right w:val="single" w:sz="4" w:space="0" w:color="auto"/>
            </w:tcBorders>
          </w:tcPr>
          <w:p w14:paraId="59316401" w14:textId="64B08D5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D6631D" w14:textId="642C3AE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79784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A526D3" w14:textId="4C07563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FCF5DF1" w14:textId="36FA88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53D8F7" w14:textId="4D50ED7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76394" w14:textId="03E284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D390C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158D38" w14:textId="40A957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L_1A-3A-7A-7A_n257H_UL_7A_n257A</w:t>
            </w:r>
          </w:p>
        </w:tc>
        <w:tc>
          <w:tcPr>
            <w:tcW w:w="1054" w:type="dxa"/>
            <w:tcBorders>
              <w:top w:val="single" w:sz="4" w:space="0" w:color="auto"/>
              <w:left w:val="single" w:sz="4" w:space="0" w:color="auto"/>
              <w:bottom w:val="single" w:sz="4" w:space="0" w:color="auto"/>
              <w:right w:val="single" w:sz="4" w:space="0" w:color="auto"/>
            </w:tcBorders>
          </w:tcPr>
          <w:p w14:paraId="1FD775D6" w14:textId="3B7EF76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D05A13" w14:textId="10E51EE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FB503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1C61BE" w14:textId="7B408B8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DEA3DD" w14:textId="744E02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416094" w14:textId="27C37309"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D22DB04" w14:textId="3424638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E1FE9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756EC7" w14:textId="593F9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L_1A-3A-7A-7A_n257G_UL_7A_n257A</w:t>
            </w:r>
          </w:p>
        </w:tc>
        <w:tc>
          <w:tcPr>
            <w:tcW w:w="1054" w:type="dxa"/>
            <w:tcBorders>
              <w:top w:val="single" w:sz="4" w:space="0" w:color="auto"/>
              <w:left w:val="single" w:sz="4" w:space="0" w:color="auto"/>
              <w:bottom w:val="single" w:sz="4" w:space="0" w:color="auto"/>
              <w:right w:val="single" w:sz="4" w:space="0" w:color="auto"/>
            </w:tcBorders>
          </w:tcPr>
          <w:p w14:paraId="5027ADAC" w14:textId="78BA576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D3E701C" w14:textId="1FB8364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30AC38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F5FA6BA" w14:textId="7EFAEB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8C357E" w14:textId="27FC63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CE96F" w14:textId="59F46F31"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C405D1" w14:textId="224988C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243C86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81CE37" w14:textId="7D6CB63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L_1A-5A-7A_n257F_UL_1A_n257A</w:t>
            </w:r>
          </w:p>
        </w:tc>
        <w:tc>
          <w:tcPr>
            <w:tcW w:w="1054" w:type="dxa"/>
            <w:tcBorders>
              <w:top w:val="single" w:sz="4" w:space="0" w:color="auto"/>
              <w:left w:val="single" w:sz="4" w:space="0" w:color="auto"/>
              <w:bottom w:val="single" w:sz="4" w:space="0" w:color="auto"/>
              <w:right w:val="single" w:sz="4" w:space="0" w:color="auto"/>
            </w:tcBorders>
          </w:tcPr>
          <w:p w14:paraId="14D0E189" w14:textId="4E984EA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68F82C" w14:textId="440E3D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11E72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057AB0" w14:textId="1BDCC1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408F73" w14:textId="07BB2B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CBFCA1" w14:textId="58DE9667"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A77BC4" w14:textId="69609FD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3105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8D331" w14:textId="56B7CD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L_1A-5A-7A_n257E_UL_1A_n257A</w:t>
            </w:r>
          </w:p>
        </w:tc>
        <w:tc>
          <w:tcPr>
            <w:tcW w:w="1054" w:type="dxa"/>
            <w:tcBorders>
              <w:top w:val="single" w:sz="4" w:space="0" w:color="auto"/>
              <w:left w:val="single" w:sz="4" w:space="0" w:color="auto"/>
              <w:bottom w:val="single" w:sz="4" w:space="0" w:color="auto"/>
              <w:right w:val="single" w:sz="4" w:space="0" w:color="auto"/>
            </w:tcBorders>
          </w:tcPr>
          <w:p w14:paraId="2B6AC409" w14:textId="644089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EF60D1" w14:textId="1ADAD60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E2138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61F9B5" w14:textId="0E1473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B56F0B" w14:textId="45E892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71CE1E" w14:textId="304CD74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FD1590" w14:textId="0374784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F54242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AD8454" w14:textId="49FBAC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L_1A-5A-7A_n257D_UL_1A_n257A</w:t>
            </w:r>
          </w:p>
        </w:tc>
        <w:tc>
          <w:tcPr>
            <w:tcW w:w="1054" w:type="dxa"/>
            <w:tcBorders>
              <w:top w:val="single" w:sz="4" w:space="0" w:color="auto"/>
              <w:left w:val="single" w:sz="4" w:space="0" w:color="auto"/>
              <w:bottom w:val="single" w:sz="4" w:space="0" w:color="auto"/>
              <w:right w:val="single" w:sz="4" w:space="0" w:color="auto"/>
            </w:tcBorders>
          </w:tcPr>
          <w:p w14:paraId="6EBA6B78" w14:textId="5702B04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B9DC99" w14:textId="1D316EA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637ACF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5092C0" w14:textId="40F434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1AC04B" w14:textId="10D611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4FDBE2" w14:textId="6BD8B083"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B33064" w14:textId="06D82A1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C9B22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07F8A1" w14:textId="668FE1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L_1A-5A-7A_n257F_UL_5A_n257A</w:t>
            </w:r>
          </w:p>
        </w:tc>
        <w:tc>
          <w:tcPr>
            <w:tcW w:w="1054" w:type="dxa"/>
            <w:tcBorders>
              <w:top w:val="single" w:sz="4" w:space="0" w:color="auto"/>
              <w:left w:val="single" w:sz="4" w:space="0" w:color="auto"/>
              <w:bottom w:val="single" w:sz="4" w:space="0" w:color="auto"/>
              <w:right w:val="single" w:sz="4" w:space="0" w:color="auto"/>
            </w:tcBorders>
          </w:tcPr>
          <w:p w14:paraId="3FD9FB2D" w14:textId="38B9CBC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85BA27" w14:textId="4ACC38A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D422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43249D" w14:textId="3E44258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3E06897" w14:textId="167104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91C41" w14:textId="453D27A6"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55DDAAF" w14:textId="2389131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90B0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2AB4A9" w14:textId="41DC56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L_1A-5A-7A_n257E_UL_5A_n257A</w:t>
            </w:r>
          </w:p>
        </w:tc>
        <w:tc>
          <w:tcPr>
            <w:tcW w:w="1054" w:type="dxa"/>
            <w:tcBorders>
              <w:top w:val="single" w:sz="4" w:space="0" w:color="auto"/>
              <w:left w:val="single" w:sz="4" w:space="0" w:color="auto"/>
              <w:bottom w:val="single" w:sz="4" w:space="0" w:color="auto"/>
              <w:right w:val="single" w:sz="4" w:space="0" w:color="auto"/>
            </w:tcBorders>
          </w:tcPr>
          <w:p w14:paraId="46616F11" w14:textId="3CE13B2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EEB772" w14:textId="27A6469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AE85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0042D7" w14:textId="2E3789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4111550" w14:textId="5FE809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6B646B" w14:textId="2C17DAC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8F84C37" w14:textId="1603C87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EA6D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59203" w14:textId="46799C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L_1A-5A-7A_n257D_UL_5A_n257A</w:t>
            </w:r>
          </w:p>
        </w:tc>
        <w:tc>
          <w:tcPr>
            <w:tcW w:w="1054" w:type="dxa"/>
            <w:tcBorders>
              <w:top w:val="single" w:sz="4" w:space="0" w:color="auto"/>
              <w:left w:val="single" w:sz="4" w:space="0" w:color="auto"/>
              <w:bottom w:val="single" w:sz="4" w:space="0" w:color="auto"/>
              <w:right w:val="single" w:sz="4" w:space="0" w:color="auto"/>
            </w:tcBorders>
          </w:tcPr>
          <w:p w14:paraId="151F54D5" w14:textId="427F6C7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063DC0" w14:textId="2D7198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2E0D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7BEECF" w14:textId="43CB3E1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8518A6" w14:textId="5581A8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0F5A8A" w14:textId="3E3CE974"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115B59" w14:textId="648A3A5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D406D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36CD05" w14:textId="0BAEE9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L_1A-5A-7A_n257F_UL_7A_n257A</w:t>
            </w:r>
          </w:p>
        </w:tc>
        <w:tc>
          <w:tcPr>
            <w:tcW w:w="1054" w:type="dxa"/>
            <w:tcBorders>
              <w:top w:val="single" w:sz="4" w:space="0" w:color="auto"/>
              <w:left w:val="single" w:sz="4" w:space="0" w:color="auto"/>
              <w:bottom w:val="single" w:sz="4" w:space="0" w:color="auto"/>
              <w:right w:val="single" w:sz="4" w:space="0" w:color="auto"/>
            </w:tcBorders>
          </w:tcPr>
          <w:p w14:paraId="7E64029E" w14:textId="504C902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C56461" w14:textId="2443F05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5EC1F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8B62D" w14:textId="6E70FA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61CD7C" w14:textId="7CA8C2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151909" w14:textId="1CA5A76E"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6E6C60" w14:textId="24848AB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55B79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2C8C77" w14:textId="11542F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L_1A-5A-7A_n257E_UL_7A_n257A</w:t>
            </w:r>
          </w:p>
        </w:tc>
        <w:tc>
          <w:tcPr>
            <w:tcW w:w="1054" w:type="dxa"/>
            <w:tcBorders>
              <w:top w:val="single" w:sz="4" w:space="0" w:color="auto"/>
              <w:left w:val="single" w:sz="4" w:space="0" w:color="auto"/>
              <w:bottom w:val="single" w:sz="4" w:space="0" w:color="auto"/>
              <w:right w:val="single" w:sz="4" w:space="0" w:color="auto"/>
            </w:tcBorders>
          </w:tcPr>
          <w:p w14:paraId="4B159423" w14:textId="65B9F6A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5E0D391" w14:textId="2A384D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CAB6F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2114C6" w14:textId="7ADB1B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926EB7D" w14:textId="0D384A2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24E21E" w14:textId="2F5731FA"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036C39" w14:textId="77A822C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7D904C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79B48F" w14:textId="7B9A32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L_1A-5A-7A_n257D_UL_7A_n257A</w:t>
            </w:r>
          </w:p>
        </w:tc>
        <w:tc>
          <w:tcPr>
            <w:tcW w:w="1054" w:type="dxa"/>
            <w:tcBorders>
              <w:top w:val="single" w:sz="4" w:space="0" w:color="auto"/>
              <w:left w:val="single" w:sz="4" w:space="0" w:color="auto"/>
              <w:bottom w:val="single" w:sz="4" w:space="0" w:color="auto"/>
              <w:right w:val="single" w:sz="4" w:space="0" w:color="auto"/>
            </w:tcBorders>
          </w:tcPr>
          <w:p w14:paraId="28109756" w14:textId="65A22FA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A795D" w14:textId="1A0B18A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84A5A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E5EA454" w14:textId="278360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D2DF31" w14:textId="21A89D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C928E0" w14:textId="0E5CE928"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31FD8F" w14:textId="0448CFB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2BA801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2D4E8" w14:textId="67D0FF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L_1A-5A-7A_n257M_UL_1A_n257A</w:t>
            </w:r>
          </w:p>
        </w:tc>
        <w:tc>
          <w:tcPr>
            <w:tcW w:w="1054" w:type="dxa"/>
            <w:tcBorders>
              <w:top w:val="single" w:sz="4" w:space="0" w:color="auto"/>
              <w:left w:val="single" w:sz="4" w:space="0" w:color="auto"/>
              <w:bottom w:val="single" w:sz="4" w:space="0" w:color="auto"/>
              <w:right w:val="single" w:sz="4" w:space="0" w:color="auto"/>
            </w:tcBorders>
          </w:tcPr>
          <w:p w14:paraId="69FE96F4" w14:textId="57E1B38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F20433" w14:textId="08B04D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55C9C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D981881" w14:textId="0E2B459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EF0EFFD" w14:textId="235F23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33C919" w14:textId="6CB1BF9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B6BE96" w14:textId="4C26E68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77F9C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E1ED5" w14:textId="15B09B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L_1A-5A-7A_n257L_UL_1A_n257A</w:t>
            </w:r>
          </w:p>
        </w:tc>
        <w:tc>
          <w:tcPr>
            <w:tcW w:w="1054" w:type="dxa"/>
            <w:tcBorders>
              <w:top w:val="single" w:sz="4" w:space="0" w:color="auto"/>
              <w:left w:val="single" w:sz="4" w:space="0" w:color="auto"/>
              <w:bottom w:val="single" w:sz="4" w:space="0" w:color="auto"/>
              <w:right w:val="single" w:sz="4" w:space="0" w:color="auto"/>
            </w:tcBorders>
          </w:tcPr>
          <w:p w14:paraId="2061AF44" w14:textId="3343BA5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8D8E08" w14:textId="4850406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B6753D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8EA9EF" w14:textId="1609184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71A3EA5" w14:textId="04D0F8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E20D7F" w14:textId="658C74F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2C7489" w14:textId="2DD964B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90CA3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762822" w14:textId="34D63A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L_1A-5A-7A_n257K_UL_1A_n257A</w:t>
            </w:r>
          </w:p>
        </w:tc>
        <w:tc>
          <w:tcPr>
            <w:tcW w:w="1054" w:type="dxa"/>
            <w:tcBorders>
              <w:top w:val="single" w:sz="4" w:space="0" w:color="auto"/>
              <w:left w:val="single" w:sz="4" w:space="0" w:color="auto"/>
              <w:bottom w:val="single" w:sz="4" w:space="0" w:color="auto"/>
              <w:right w:val="single" w:sz="4" w:space="0" w:color="auto"/>
            </w:tcBorders>
          </w:tcPr>
          <w:p w14:paraId="08EE46A5" w14:textId="1997B17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18DFF3" w14:textId="6B80B99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7F9D1C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5451B8" w14:textId="15F12D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6CFD950" w14:textId="10CB25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D080E5" w14:textId="743FB81B" w:rsidR="003D2B62" w:rsidRDefault="003D2B62" w:rsidP="003D2B62">
            <w:pPr>
              <w:pStyle w:val="TAL"/>
              <w:rPr>
                <w:rFonts w:cs="Arial"/>
                <w:sz w:val="16"/>
                <w:szCs w:val="16"/>
                <w:lang w:eastAsia="ja-JP"/>
              </w:rPr>
            </w:pPr>
            <w:r w:rsidRPr="004E1006">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ED98D2" w14:textId="4C58FF3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109D8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48629B" w14:textId="51C1826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L_1A-5A-7A_n257J_UL_1A_n257A</w:t>
            </w:r>
          </w:p>
        </w:tc>
        <w:tc>
          <w:tcPr>
            <w:tcW w:w="1054" w:type="dxa"/>
            <w:tcBorders>
              <w:top w:val="single" w:sz="4" w:space="0" w:color="auto"/>
              <w:left w:val="single" w:sz="4" w:space="0" w:color="auto"/>
              <w:bottom w:val="single" w:sz="4" w:space="0" w:color="auto"/>
              <w:right w:val="single" w:sz="4" w:space="0" w:color="auto"/>
            </w:tcBorders>
          </w:tcPr>
          <w:p w14:paraId="16FBC4B4" w14:textId="07B38B7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B5F28C" w14:textId="0DFA585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4444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26D7CE" w14:textId="0F006E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B319F61" w14:textId="7CD925F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BBFFCA" w14:textId="4E5FF12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50C107" w14:textId="24D7E77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CB142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301398" w14:textId="17585F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L_1A-5A-7A_n257I_UL_1A_n257A</w:t>
            </w:r>
          </w:p>
        </w:tc>
        <w:tc>
          <w:tcPr>
            <w:tcW w:w="1054" w:type="dxa"/>
            <w:tcBorders>
              <w:top w:val="single" w:sz="4" w:space="0" w:color="auto"/>
              <w:left w:val="single" w:sz="4" w:space="0" w:color="auto"/>
              <w:bottom w:val="single" w:sz="4" w:space="0" w:color="auto"/>
              <w:right w:val="single" w:sz="4" w:space="0" w:color="auto"/>
            </w:tcBorders>
          </w:tcPr>
          <w:p w14:paraId="056C697E" w14:textId="3444A0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17ADE3" w14:textId="47C333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D8974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76B043" w14:textId="552F613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54C92A" w14:textId="54DDEB1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B62D65" w14:textId="4702D5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F84D0F" w14:textId="5C12D20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DDA05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A01C1A" w14:textId="7013F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L_1A-5A-7A_n257H_UL_1A_n257A</w:t>
            </w:r>
          </w:p>
        </w:tc>
        <w:tc>
          <w:tcPr>
            <w:tcW w:w="1054" w:type="dxa"/>
            <w:tcBorders>
              <w:top w:val="single" w:sz="4" w:space="0" w:color="auto"/>
              <w:left w:val="single" w:sz="4" w:space="0" w:color="auto"/>
              <w:bottom w:val="single" w:sz="4" w:space="0" w:color="auto"/>
              <w:right w:val="single" w:sz="4" w:space="0" w:color="auto"/>
            </w:tcBorders>
          </w:tcPr>
          <w:p w14:paraId="6862E510" w14:textId="4808D41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FA8BED" w14:textId="15BE43D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11009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AD6D945" w14:textId="7C5129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F59DB32" w14:textId="7F7B610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3AF0AB" w14:textId="2325B1C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2FB25B" w14:textId="39E9608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3C57E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7C12E9" w14:textId="3A9AEB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L_1A-5A-7A_n257G_UL_1A_n257A</w:t>
            </w:r>
          </w:p>
        </w:tc>
        <w:tc>
          <w:tcPr>
            <w:tcW w:w="1054" w:type="dxa"/>
            <w:tcBorders>
              <w:top w:val="single" w:sz="4" w:space="0" w:color="auto"/>
              <w:left w:val="single" w:sz="4" w:space="0" w:color="auto"/>
              <w:bottom w:val="single" w:sz="4" w:space="0" w:color="auto"/>
              <w:right w:val="single" w:sz="4" w:space="0" w:color="auto"/>
            </w:tcBorders>
          </w:tcPr>
          <w:p w14:paraId="64EE547A" w14:textId="644690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2BB260" w14:textId="02182D4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2912A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566CF7C" w14:textId="47BC806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32B43F" w14:textId="4EE8F48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399374" w14:textId="3E27EBB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DA9651" w14:textId="082D2C6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14D7D6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980BF5" w14:textId="54D107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L_1A-5A-7A_n257M_UL_5A_n257A</w:t>
            </w:r>
          </w:p>
        </w:tc>
        <w:tc>
          <w:tcPr>
            <w:tcW w:w="1054" w:type="dxa"/>
            <w:tcBorders>
              <w:top w:val="single" w:sz="4" w:space="0" w:color="auto"/>
              <w:left w:val="single" w:sz="4" w:space="0" w:color="auto"/>
              <w:bottom w:val="single" w:sz="4" w:space="0" w:color="auto"/>
              <w:right w:val="single" w:sz="4" w:space="0" w:color="auto"/>
            </w:tcBorders>
          </w:tcPr>
          <w:p w14:paraId="5B0FA57F" w14:textId="720F0CF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4CDDC5" w14:textId="46724C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0DD44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9E47FDE" w14:textId="55962FC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A556C" w14:textId="620338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7BDEAF" w14:textId="24308C6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1AC03B" w14:textId="4D97083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AA67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6E498F" w14:textId="7E6CE4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L_1A-5A-7A_n257L_UL_5A_n257A</w:t>
            </w:r>
          </w:p>
        </w:tc>
        <w:tc>
          <w:tcPr>
            <w:tcW w:w="1054" w:type="dxa"/>
            <w:tcBorders>
              <w:top w:val="single" w:sz="4" w:space="0" w:color="auto"/>
              <w:left w:val="single" w:sz="4" w:space="0" w:color="auto"/>
              <w:bottom w:val="single" w:sz="4" w:space="0" w:color="auto"/>
              <w:right w:val="single" w:sz="4" w:space="0" w:color="auto"/>
            </w:tcBorders>
          </w:tcPr>
          <w:p w14:paraId="5908B290" w14:textId="3295D2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B72052" w14:textId="38AEB4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376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5FB3BF" w14:textId="098060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7F6494" w14:textId="5065EB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25277" w14:textId="52DCD7A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626AC2" w14:textId="7D9F93F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34E55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A2D49" w14:textId="124E25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L_1A-5A-7A_n257K_UL_5A_n257A</w:t>
            </w:r>
          </w:p>
        </w:tc>
        <w:tc>
          <w:tcPr>
            <w:tcW w:w="1054" w:type="dxa"/>
            <w:tcBorders>
              <w:top w:val="single" w:sz="4" w:space="0" w:color="auto"/>
              <w:left w:val="single" w:sz="4" w:space="0" w:color="auto"/>
              <w:bottom w:val="single" w:sz="4" w:space="0" w:color="auto"/>
              <w:right w:val="single" w:sz="4" w:space="0" w:color="auto"/>
            </w:tcBorders>
          </w:tcPr>
          <w:p w14:paraId="3A88374A" w14:textId="5B01678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DEFB2" w14:textId="5FECAF0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DFCEBA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FA14307" w14:textId="1AE9866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52255" w14:textId="170E9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52F8F6" w14:textId="41C8B4AC"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25C64B" w14:textId="01D230F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CB517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CD8CE7" w14:textId="6A52AB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L_1A-5A-7A_n257J_UL_5A_n257A</w:t>
            </w:r>
          </w:p>
        </w:tc>
        <w:tc>
          <w:tcPr>
            <w:tcW w:w="1054" w:type="dxa"/>
            <w:tcBorders>
              <w:top w:val="single" w:sz="4" w:space="0" w:color="auto"/>
              <w:left w:val="single" w:sz="4" w:space="0" w:color="auto"/>
              <w:bottom w:val="single" w:sz="4" w:space="0" w:color="auto"/>
              <w:right w:val="single" w:sz="4" w:space="0" w:color="auto"/>
            </w:tcBorders>
          </w:tcPr>
          <w:p w14:paraId="64A33556" w14:textId="008BAF8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41FFA7" w14:textId="09D921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AD42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2F99A96" w14:textId="4CDC3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CAC3C11" w14:textId="73D6C99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892E46" w14:textId="52973E9E"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C0DB97" w14:textId="755688D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1D179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F91015" w14:textId="0C40E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L_1A-5A-7A_n257I_UL_5A_n257A</w:t>
            </w:r>
          </w:p>
        </w:tc>
        <w:tc>
          <w:tcPr>
            <w:tcW w:w="1054" w:type="dxa"/>
            <w:tcBorders>
              <w:top w:val="single" w:sz="4" w:space="0" w:color="auto"/>
              <w:left w:val="single" w:sz="4" w:space="0" w:color="auto"/>
              <w:bottom w:val="single" w:sz="4" w:space="0" w:color="auto"/>
              <w:right w:val="single" w:sz="4" w:space="0" w:color="auto"/>
            </w:tcBorders>
          </w:tcPr>
          <w:p w14:paraId="7CEAE50B" w14:textId="316A33B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61DB05" w14:textId="524ECAD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CC62F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71C2AC0" w14:textId="22FC924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A10316" w14:textId="5E627F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0015DE" w14:textId="2899DB6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53CC4C" w14:textId="4A8B7CD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118C7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5F75AA" w14:textId="1EA504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L_1A-5A-7A_n257H_UL_5A_n257A</w:t>
            </w:r>
          </w:p>
        </w:tc>
        <w:tc>
          <w:tcPr>
            <w:tcW w:w="1054" w:type="dxa"/>
            <w:tcBorders>
              <w:top w:val="single" w:sz="4" w:space="0" w:color="auto"/>
              <w:left w:val="single" w:sz="4" w:space="0" w:color="auto"/>
              <w:bottom w:val="single" w:sz="4" w:space="0" w:color="auto"/>
              <w:right w:val="single" w:sz="4" w:space="0" w:color="auto"/>
            </w:tcBorders>
          </w:tcPr>
          <w:p w14:paraId="1B31EA07" w14:textId="3BBC4AD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EBDE44" w14:textId="418F6B5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211A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BABABB" w14:textId="55AD59E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9A8494" w14:textId="1A0504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0A23" w14:textId="30F5243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DAE1E4" w14:textId="3801F75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D3B77F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5F3BC" w14:textId="4D764A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L_1A-5A-7A_n257G_UL_5A_n257A</w:t>
            </w:r>
          </w:p>
        </w:tc>
        <w:tc>
          <w:tcPr>
            <w:tcW w:w="1054" w:type="dxa"/>
            <w:tcBorders>
              <w:top w:val="single" w:sz="4" w:space="0" w:color="auto"/>
              <w:left w:val="single" w:sz="4" w:space="0" w:color="auto"/>
              <w:bottom w:val="single" w:sz="4" w:space="0" w:color="auto"/>
              <w:right w:val="single" w:sz="4" w:space="0" w:color="auto"/>
            </w:tcBorders>
          </w:tcPr>
          <w:p w14:paraId="17745E5F" w14:textId="4E27F3A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552BA4" w14:textId="6DBC01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E79AD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781734" w14:textId="5CFB2D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1F23EB" w14:textId="5509375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B1DC4B" w14:textId="4F043671"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5CEEA1" w14:textId="40D8A83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AC528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27B202" w14:textId="38AE9D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L_1A-5A-7A_n257M_UL_7A_n257A</w:t>
            </w:r>
          </w:p>
        </w:tc>
        <w:tc>
          <w:tcPr>
            <w:tcW w:w="1054" w:type="dxa"/>
            <w:tcBorders>
              <w:top w:val="single" w:sz="4" w:space="0" w:color="auto"/>
              <w:left w:val="single" w:sz="4" w:space="0" w:color="auto"/>
              <w:bottom w:val="single" w:sz="4" w:space="0" w:color="auto"/>
              <w:right w:val="single" w:sz="4" w:space="0" w:color="auto"/>
            </w:tcBorders>
          </w:tcPr>
          <w:p w14:paraId="42E4C9E6" w14:textId="1DE86DE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2247DB" w14:textId="78CD2C1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B9F8B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2B8B73" w14:textId="4387107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91B462" w14:textId="352660D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C20C3C" w14:textId="53C868E0"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5C44B8" w14:textId="100FFDD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C4424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F7A221" w14:textId="2A307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L_1A-5A-7A_n257L_UL_7A_n257A</w:t>
            </w:r>
          </w:p>
        </w:tc>
        <w:tc>
          <w:tcPr>
            <w:tcW w:w="1054" w:type="dxa"/>
            <w:tcBorders>
              <w:top w:val="single" w:sz="4" w:space="0" w:color="auto"/>
              <w:left w:val="single" w:sz="4" w:space="0" w:color="auto"/>
              <w:bottom w:val="single" w:sz="4" w:space="0" w:color="auto"/>
              <w:right w:val="single" w:sz="4" w:space="0" w:color="auto"/>
            </w:tcBorders>
          </w:tcPr>
          <w:p w14:paraId="4313D841" w14:textId="2109928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C10A6" w14:textId="0746397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A44E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F7A4BE" w14:textId="638207F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877F15A" w14:textId="199B6A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72EBDA" w14:textId="3451928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CEE217" w14:textId="2A25043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113777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1479B" w14:textId="62D9CC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L_1A-5A-7A_n257K_UL_7A_n257A</w:t>
            </w:r>
          </w:p>
        </w:tc>
        <w:tc>
          <w:tcPr>
            <w:tcW w:w="1054" w:type="dxa"/>
            <w:tcBorders>
              <w:top w:val="single" w:sz="4" w:space="0" w:color="auto"/>
              <w:left w:val="single" w:sz="4" w:space="0" w:color="auto"/>
              <w:bottom w:val="single" w:sz="4" w:space="0" w:color="auto"/>
              <w:right w:val="single" w:sz="4" w:space="0" w:color="auto"/>
            </w:tcBorders>
          </w:tcPr>
          <w:p w14:paraId="5E64E152" w14:textId="587F337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4E2B9" w14:textId="22E60F7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202AF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1ACE8A" w14:textId="121D364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725D3A" w14:textId="7C46756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6F2C6D" w14:textId="062C3A2B"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080778" w14:textId="7501963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5D49F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9E31C1" w14:textId="0903BF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L_1A-5A-7A_n257J_UL_7A_n257A</w:t>
            </w:r>
          </w:p>
        </w:tc>
        <w:tc>
          <w:tcPr>
            <w:tcW w:w="1054" w:type="dxa"/>
            <w:tcBorders>
              <w:top w:val="single" w:sz="4" w:space="0" w:color="auto"/>
              <w:left w:val="single" w:sz="4" w:space="0" w:color="auto"/>
              <w:bottom w:val="single" w:sz="4" w:space="0" w:color="auto"/>
              <w:right w:val="single" w:sz="4" w:space="0" w:color="auto"/>
            </w:tcBorders>
          </w:tcPr>
          <w:p w14:paraId="1DE772CF" w14:textId="6FD2F89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2C43CB" w14:textId="0B984DD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EBCE4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4319F5B" w14:textId="6955A3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B5361" w14:textId="6D17EC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7A8A9A" w14:textId="0C4E1FE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241209" w14:textId="6284778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58E7CB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903645" w14:textId="2653FBF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L_1A-5A-7A_n257I_UL_7A_n257A</w:t>
            </w:r>
          </w:p>
        </w:tc>
        <w:tc>
          <w:tcPr>
            <w:tcW w:w="1054" w:type="dxa"/>
            <w:tcBorders>
              <w:top w:val="single" w:sz="4" w:space="0" w:color="auto"/>
              <w:left w:val="single" w:sz="4" w:space="0" w:color="auto"/>
              <w:bottom w:val="single" w:sz="4" w:space="0" w:color="auto"/>
              <w:right w:val="single" w:sz="4" w:space="0" w:color="auto"/>
            </w:tcBorders>
          </w:tcPr>
          <w:p w14:paraId="4A7EC6F6" w14:textId="7EF5C0A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A3B9A9" w14:textId="34ED31B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EB7DB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016709F" w14:textId="7B41D9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EB50B6" w14:textId="032D4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8444DC" w14:textId="2513F77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529797" w14:textId="19879EE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B889A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EB74D" w14:textId="42ADF8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L_1A-5A-7A_n257H_UL_7A_n257A</w:t>
            </w:r>
          </w:p>
        </w:tc>
        <w:tc>
          <w:tcPr>
            <w:tcW w:w="1054" w:type="dxa"/>
            <w:tcBorders>
              <w:top w:val="single" w:sz="4" w:space="0" w:color="auto"/>
              <w:left w:val="single" w:sz="4" w:space="0" w:color="auto"/>
              <w:bottom w:val="single" w:sz="4" w:space="0" w:color="auto"/>
              <w:right w:val="single" w:sz="4" w:space="0" w:color="auto"/>
            </w:tcBorders>
          </w:tcPr>
          <w:p w14:paraId="4C5ABB4C" w14:textId="2716DFB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FD02C09" w14:textId="3390611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2E6AA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363A21" w14:textId="6629BF6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60A3D5" w14:textId="16A5B80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7A03CB" w14:textId="1A728DB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F02357" w14:textId="633BE9B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1D127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D818E4" w14:textId="3FED36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L_1A-5A-7A_n257G_UL_7A_n257A</w:t>
            </w:r>
          </w:p>
        </w:tc>
        <w:tc>
          <w:tcPr>
            <w:tcW w:w="1054" w:type="dxa"/>
            <w:tcBorders>
              <w:top w:val="single" w:sz="4" w:space="0" w:color="auto"/>
              <w:left w:val="single" w:sz="4" w:space="0" w:color="auto"/>
              <w:bottom w:val="single" w:sz="4" w:space="0" w:color="auto"/>
              <w:right w:val="single" w:sz="4" w:space="0" w:color="auto"/>
            </w:tcBorders>
          </w:tcPr>
          <w:p w14:paraId="383FCF53" w14:textId="0A4DCE1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017D98" w14:textId="65E8F2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83368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B3BECE9" w14:textId="20CEBE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FC856E" w14:textId="52BDA4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97B530" w14:textId="27A8097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0EBF63" w14:textId="3DDC694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387E7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482E3" w14:textId="6FBAED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L_1A-5A-7A-7A_n257F_UL_1A_n257A</w:t>
            </w:r>
          </w:p>
        </w:tc>
        <w:tc>
          <w:tcPr>
            <w:tcW w:w="1054" w:type="dxa"/>
            <w:tcBorders>
              <w:top w:val="single" w:sz="4" w:space="0" w:color="auto"/>
              <w:left w:val="single" w:sz="4" w:space="0" w:color="auto"/>
              <w:bottom w:val="single" w:sz="4" w:space="0" w:color="auto"/>
              <w:right w:val="single" w:sz="4" w:space="0" w:color="auto"/>
            </w:tcBorders>
          </w:tcPr>
          <w:p w14:paraId="4EBE451C" w14:textId="7148558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6E2CBE" w14:textId="7F050D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BE8D6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B7729A" w14:textId="6843510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5B46845" w14:textId="0088CA8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0EF3D" w14:textId="599279B8"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B6DEA3" w14:textId="1A02777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975B98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87E3E3" w14:textId="345BA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L_1A-5A-7A-7A_n257E_UL_1A_n257A</w:t>
            </w:r>
          </w:p>
        </w:tc>
        <w:tc>
          <w:tcPr>
            <w:tcW w:w="1054" w:type="dxa"/>
            <w:tcBorders>
              <w:top w:val="single" w:sz="4" w:space="0" w:color="auto"/>
              <w:left w:val="single" w:sz="4" w:space="0" w:color="auto"/>
              <w:bottom w:val="single" w:sz="4" w:space="0" w:color="auto"/>
              <w:right w:val="single" w:sz="4" w:space="0" w:color="auto"/>
            </w:tcBorders>
          </w:tcPr>
          <w:p w14:paraId="103E7155" w14:textId="3A1D9FD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8E72B7" w14:textId="1D8ACB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AE3E7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D3B018" w14:textId="169E349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176BDA" w14:textId="15EFA24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14996" w14:textId="374B4736"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C0CC98" w14:textId="6C62864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404A03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27214" w14:textId="2083164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L_1A-5A-7A-7A_n257D_UL_1A_n257A</w:t>
            </w:r>
          </w:p>
        </w:tc>
        <w:tc>
          <w:tcPr>
            <w:tcW w:w="1054" w:type="dxa"/>
            <w:tcBorders>
              <w:top w:val="single" w:sz="4" w:space="0" w:color="auto"/>
              <w:left w:val="single" w:sz="4" w:space="0" w:color="auto"/>
              <w:bottom w:val="single" w:sz="4" w:space="0" w:color="auto"/>
              <w:right w:val="single" w:sz="4" w:space="0" w:color="auto"/>
            </w:tcBorders>
          </w:tcPr>
          <w:p w14:paraId="19EF6D84" w14:textId="5FF97EE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492B5C" w14:textId="01861B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C6EA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F112A0F" w14:textId="5C0FAED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875FCA" w14:textId="6AB3731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26FCC" w14:textId="04C35DA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7AD6B" w14:textId="47649DD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6F0DE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E74D0A" w14:textId="37758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L_1A-5A-7A-7A_n257M_UL_1A_n257A</w:t>
            </w:r>
          </w:p>
        </w:tc>
        <w:tc>
          <w:tcPr>
            <w:tcW w:w="1054" w:type="dxa"/>
            <w:tcBorders>
              <w:top w:val="single" w:sz="4" w:space="0" w:color="auto"/>
              <w:left w:val="single" w:sz="4" w:space="0" w:color="auto"/>
              <w:bottom w:val="single" w:sz="4" w:space="0" w:color="auto"/>
              <w:right w:val="single" w:sz="4" w:space="0" w:color="auto"/>
            </w:tcBorders>
          </w:tcPr>
          <w:p w14:paraId="258365CE" w14:textId="33E8525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CE55C43" w14:textId="72AC846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A08308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6115AAB" w14:textId="273A70B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D03447" w14:textId="0588377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725FB0" w14:textId="615AFF44"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CD98E3" w14:textId="69EA3EA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0D6001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797373" w14:textId="3CCE8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L_1A-5A-7A-7A_n257L_UL_1A_n257A</w:t>
            </w:r>
          </w:p>
        </w:tc>
        <w:tc>
          <w:tcPr>
            <w:tcW w:w="1054" w:type="dxa"/>
            <w:tcBorders>
              <w:top w:val="single" w:sz="4" w:space="0" w:color="auto"/>
              <w:left w:val="single" w:sz="4" w:space="0" w:color="auto"/>
              <w:bottom w:val="single" w:sz="4" w:space="0" w:color="auto"/>
              <w:right w:val="single" w:sz="4" w:space="0" w:color="auto"/>
            </w:tcBorders>
          </w:tcPr>
          <w:p w14:paraId="364EC996" w14:textId="5918D21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984BEC" w14:textId="28405A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A727DC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A55AB2" w14:textId="755152A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95672E" w14:textId="115A3B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A44E1D" w14:textId="40FE9925"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A5598DC" w14:textId="55FFC72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1F45E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774B9B" w14:textId="36E96C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L_1A-5A-7A-7A_n257K_UL_1A_n257A</w:t>
            </w:r>
          </w:p>
        </w:tc>
        <w:tc>
          <w:tcPr>
            <w:tcW w:w="1054" w:type="dxa"/>
            <w:tcBorders>
              <w:top w:val="single" w:sz="4" w:space="0" w:color="auto"/>
              <w:left w:val="single" w:sz="4" w:space="0" w:color="auto"/>
              <w:bottom w:val="single" w:sz="4" w:space="0" w:color="auto"/>
              <w:right w:val="single" w:sz="4" w:space="0" w:color="auto"/>
            </w:tcBorders>
          </w:tcPr>
          <w:p w14:paraId="5B9C5EC3" w14:textId="33F841F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EC366F" w14:textId="56084B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8817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100C3" w14:textId="0FF2FA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0B71AC6" w14:textId="4CC6B3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AE0EA" w14:textId="53F552ED"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E359AE" w14:textId="2CFBB48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F51A6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894D91" w14:textId="2A693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L_1A-5A-7A-7A_n257J_UL_1A_n257A</w:t>
            </w:r>
          </w:p>
        </w:tc>
        <w:tc>
          <w:tcPr>
            <w:tcW w:w="1054" w:type="dxa"/>
            <w:tcBorders>
              <w:top w:val="single" w:sz="4" w:space="0" w:color="auto"/>
              <w:left w:val="single" w:sz="4" w:space="0" w:color="auto"/>
              <w:bottom w:val="single" w:sz="4" w:space="0" w:color="auto"/>
              <w:right w:val="single" w:sz="4" w:space="0" w:color="auto"/>
            </w:tcBorders>
          </w:tcPr>
          <w:p w14:paraId="5071746A" w14:textId="222F6E3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8BDDF3" w14:textId="10A51AB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4950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CE8C25" w14:textId="4AB04C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1E32B41" w14:textId="2223DB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FF1EDA" w14:textId="646CA02F"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4F5A8D" w14:textId="1792210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75615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80525" w14:textId="5C7D33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L_1A-5A-7A-7A_n257I_UL_1A_n257A</w:t>
            </w:r>
          </w:p>
        </w:tc>
        <w:tc>
          <w:tcPr>
            <w:tcW w:w="1054" w:type="dxa"/>
            <w:tcBorders>
              <w:top w:val="single" w:sz="4" w:space="0" w:color="auto"/>
              <w:left w:val="single" w:sz="4" w:space="0" w:color="auto"/>
              <w:bottom w:val="single" w:sz="4" w:space="0" w:color="auto"/>
              <w:right w:val="single" w:sz="4" w:space="0" w:color="auto"/>
            </w:tcBorders>
          </w:tcPr>
          <w:p w14:paraId="5D1A1742" w14:textId="4A20076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FB2F5E" w14:textId="49C8E90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09228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5514AB" w14:textId="657E052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06D70F" w14:textId="347AD2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54CB8" w14:textId="5268E2A2" w:rsidR="003D2B62" w:rsidRDefault="003D2B62" w:rsidP="003D2B62">
            <w:pPr>
              <w:pStyle w:val="TAL"/>
              <w:rPr>
                <w:rFonts w:cs="Arial"/>
                <w:sz w:val="16"/>
                <w:szCs w:val="16"/>
                <w:lang w:eastAsia="ja-JP"/>
              </w:rPr>
            </w:pPr>
            <w:r w:rsidRPr="002F1A9D">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0CE264" w14:textId="1F4E626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7A20B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6AC62E" w14:textId="724518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L_1A-5A-7A-7A_n257H_UL_1A_n257A</w:t>
            </w:r>
          </w:p>
        </w:tc>
        <w:tc>
          <w:tcPr>
            <w:tcW w:w="1054" w:type="dxa"/>
            <w:tcBorders>
              <w:top w:val="single" w:sz="4" w:space="0" w:color="auto"/>
              <w:left w:val="single" w:sz="4" w:space="0" w:color="auto"/>
              <w:bottom w:val="single" w:sz="4" w:space="0" w:color="auto"/>
              <w:right w:val="single" w:sz="4" w:space="0" w:color="auto"/>
            </w:tcBorders>
          </w:tcPr>
          <w:p w14:paraId="3541AEE0" w14:textId="5FD4EC3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DE8AE3" w14:textId="067653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20E9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B82F330" w14:textId="12A89BD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9B878A3" w14:textId="54EBB7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8FD53" w14:textId="08859B7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1B3983" w14:textId="57B3223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9F4775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CCCE6D" w14:textId="5293B3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L_1A-5A-7A-7A_n257G_UL_1A_n257A</w:t>
            </w:r>
          </w:p>
        </w:tc>
        <w:tc>
          <w:tcPr>
            <w:tcW w:w="1054" w:type="dxa"/>
            <w:tcBorders>
              <w:top w:val="single" w:sz="4" w:space="0" w:color="auto"/>
              <w:left w:val="single" w:sz="4" w:space="0" w:color="auto"/>
              <w:bottom w:val="single" w:sz="4" w:space="0" w:color="auto"/>
              <w:right w:val="single" w:sz="4" w:space="0" w:color="auto"/>
            </w:tcBorders>
          </w:tcPr>
          <w:p w14:paraId="4017D27C" w14:textId="07508C4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F2C34C" w14:textId="3821193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E339EF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3B3C29" w14:textId="6D6682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37FCCFB" w14:textId="7D5BEA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E79C16" w14:textId="20E0677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5BEF35" w14:textId="0B3C2F2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FEDF0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E97BCC" w14:textId="563B5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L_1A-5A-7A-7A_n257F_UL_5A_n257A</w:t>
            </w:r>
          </w:p>
        </w:tc>
        <w:tc>
          <w:tcPr>
            <w:tcW w:w="1054" w:type="dxa"/>
            <w:tcBorders>
              <w:top w:val="single" w:sz="4" w:space="0" w:color="auto"/>
              <w:left w:val="single" w:sz="4" w:space="0" w:color="auto"/>
              <w:bottom w:val="single" w:sz="4" w:space="0" w:color="auto"/>
              <w:right w:val="single" w:sz="4" w:space="0" w:color="auto"/>
            </w:tcBorders>
          </w:tcPr>
          <w:p w14:paraId="2E3EE7EC" w14:textId="3ED372E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542605" w14:textId="50ECD59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EA71B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436D20" w14:textId="2319654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BE4043" w14:textId="3D6BC80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B429CC" w14:textId="4811B28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B460AE" w14:textId="320FD04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46237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D66F041" w14:textId="46F260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L_1A-5A-7A-7A_n257E_UL_5A_n257A</w:t>
            </w:r>
          </w:p>
        </w:tc>
        <w:tc>
          <w:tcPr>
            <w:tcW w:w="1054" w:type="dxa"/>
            <w:tcBorders>
              <w:top w:val="single" w:sz="4" w:space="0" w:color="auto"/>
              <w:left w:val="single" w:sz="4" w:space="0" w:color="auto"/>
              <w:bottom w:val="single" w:sz="4" w:space="0" w:color="auto"/>
              <w:right w:val="single" w:sz="4" w:space="0" w:color="auto"/>
            </w:tcBorders>
          </w:tcPr>
          <w:p w14:paraId="411BA2F6" w14:textId="5B67ECD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479DCB" w14:textId="3CF59CC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B5B8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27D5A33" w14:textId="0D71849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FA2E1E" w14:textId="71F7D9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81BB3" w14:textId="38FFA6B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83F5" w14:textId="3502180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9277C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7A9E3F" w14:textId="0ACF2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L_1A-5A-7A-7A_n257D_UL_5A_n257A</w:t>
            </w:r>
          </w:p>
        </w:tc>
        <w:tc>
          <w:tcPr>
            <w:tcW w:w="1054" w:type="dxa"/>
            <w:tcBorders>
              <w:top w:val="single" w:sz="4" w:space="0" w:color="auto"/>
              <w:left w:val="single" w:sz="4" w:space="0" w:color="auto"/>
              <w:bottom w:val="single" w:sz="4" w:space="0" w:color="auto"/>
              <w:right w:val="single" w:sz="4" w:space="0" w:color="auto"/>
            </w:tcBorders>
          </w:tcPr>
          <w:p w14:paraId="32159BF9" w14:textId="47D379A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0D6512" w14:textId="16F00C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C61C75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6EB0D33" w14:textId="3E2886C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663712" w14:textId="60F077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B7A56" w14:textId="588EC7E4"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713C6A" w14:textId="2D6757B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05D0D2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3FA96E" w14:textId="6CCDE5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L_1A-5A-7A-7A_n257M_UL_5A_n257A</w:t>
            </w:r>
          </w:p>
        </w:tc>
        <w:tc>
          <w:tcPr>
            <w:tcW w:w="1054" w:type="dxa"/>
            <w:tcBorders>
              <w:top w:val="single" w:sz="4" w:space="0" w:color="auto"/>
              <w:left w:val="single" w:sz="4" w:space="0" w:color="auto"/>
              <w:bottom w:val="single" w:sz="4" w:space="0" w:color="auto"/>
              <w:right w:val="single" w:sz="4" w:space="0" w:color="auto"/>
            </w:tcBorders>
          </w:tcPr>
          <w:p w14:paraId="7C53CA02" w14:textId="31E1043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79A1E4" w14:textId="206CB4B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09C70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4488B7" w14:textId="3CA23A9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3D82A3" w14:textId="516C51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97CDB" w14:textId="605C5ED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C7CF00" w14:textId="78D4547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9EB5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655E7E" w14:textId="4428DA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L_1A-5A-7A-7A_n257L_UL_5A_n257A</w:t>
            </w:r>
          </w:p>
        </w:tc>
        <w:tc>
          <w:tcPr>
            <w:tcW w:w="1054" w:type="dxa"/>
            <w:tcBorders>
              <w:top w:val="single" w:sz="4" w:space="0" w:color="auto"/>
              <w:left w:val="single" w:sz="4" w:space="0" w:color="auto"/>
              <w:bottom w:val="single" w:sz="4" w:space="0" w:color="auto"/>
              <w:right w:val="single" w:sz="4" w:space="0" w:color="auto"/>
            </w:tcBorders>
          </w:tcPr>
          <w:p w14:paraId="76E6DDDD" w14:textId="6E4D556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5C2D" w14:textId="27D1E9B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B90A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10EEB9D" w14:textId="49D8D11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471A187" w14:textId="06D4875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4E9A6E" w14:textId="2D06CB45"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871989" w14:textId="74E7E98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07C4C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7F81ED" w14:textId="6B816E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L_1A-5A-7A-7A_n257K_UL_5A_n257A</w:t>
            </w:r>
          </w:p>
        </w:tc>
        <w:tc>
          <w:tcPr>
            <w:tcW w:w="1054" w:type="dxa"/>
            <w:tcBorders>
              <w:top w:val="single" w:sz="4" w:space="0" w:color="auto"/>
              <w:left w:val="single" w:sz="4" w:space="0" w:color="auto"/>
              <w:bottom w:val="single" w:sz="4" w:space="0" w:color="auto"/>
              <w:right w:val="single" w:sz="4" w:space="0" w:color="auto"/>
            </w:tcBorders>
          </w:tcPr>
          <w:p w14:paraId="33A81D0B" w14:textId="5F7E961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EEE76" w14:textId="164FFA3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F804D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BEF8EF" w14:textId="68DE89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60E161" w14:textId="4C341C8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B35067" w14:textId="338C500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3207D85" w14:textId="0167074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5D418F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A3F19" w14:textId="14CDD7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L_1A-5A-7A-7A_n257J_UL_5A_n257A</w:t>
            </w:r>
          </w:p>
        </w:tc>
        <w:tc>
          <w:tcPr>
            <w:tcW w:w="1054" w:type="dxa"/>
            <w:tcBorders>
              <w:top w:val="single" w:sz="4" w:space="0" w:color="auto"/>
              <w:left w:val="single" w:sz="4" w:space="0" w:color="auto"/>
              <w:bottom w:val="single" w:sz="4" w:space="0" w:color="auto"/>
              <w:right w:val="single" w:sz="4" w:space="0" w:color="auto"/>
            </w:tcBorders>
          </w:tcPr>
          <w:p w14:paraId="2BD3775A" w14:textId="37CA7C1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96864B" w14:textId="6E068E1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88EE4A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AAD9D8" w14:textId="4CE73E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473EAD7" w14:textId="27DE61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051CDC" w14:textId="25408DE6"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10D33" w14:textId="5C0FA27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698A7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3747" w14:textId="696D17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L_1A-5A-7A-7A_n257I_UL_5A_n257A</w:t>
            </w:r>
          </w:p>
        </w:tc>
        <w:tc>
          <w:tcPr>
            <w:tcW w:w="1054" w:type="dxa"/>
            <w:tcBorders>
              <w:top w:val="single" w:sz="4" w:space="0" w:color="auto"/>
              <w:left w:val="single" w:sz="4" w:space="0" w:color="auto"/>
              <w:bottom w:val="single" w:sz="4" w:space="0" w:color="auto"/>
              <w:right w:val="single" w:sz="4" w:space="0" w:color="auto"/>
            </w:tcBorders>
          </w:tcPr>
          <w:p w14:paraId="5A2A93D4" w14:textId="192DCB5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762194" w14:textId="0CDE0B18"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D79AB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4F30462" w14:textId="1057849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9FBE05D" w14:textId="321363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DB5BE7" w14:textId="1865810B"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617A2B" w14:textId="2D38457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112718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BDE81" w14:textId="1B994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L_1A-5A-7A-7A_n257H_UL_5A_n257A</w:t>
            </w:r>
          </w:p>
        </w:tc>
        <w:tc>
          <w:tcPr>
            <w:tcW w:w="1054" w:type="dxa"/>
            <w:tcBorders>
              <w:top w:val="single" w:sz="4" w:space="0" w:color="auto"/>
              <w:left w:val="single" w:sz="4" w:space="0" w:color="auto"/>
              <w:bottom w:val="single" w:sz="4" w:space="0" w:color="auto"/>
              <w:right w:val="single" w:sz="4" w:space="0" w:color="auto"/>
            </w:tcBorders>
          </w:tcPr>
          <w:p w14:paraId="6753E602" w14:textId="63153D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BD131" w14:textId="40DA8ED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CEBDD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84FEF3" w14:textId="30562E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33561F5" w14:textId="4BBF2AB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BB7E5" w14:textId="69FE74A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A6F09" w14:textId="79CD677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DF1B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8EBC6" w14:textId="301D38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L_1A-5A-7A-7A_n257G_UL_5A_n257A</w:t>
            </w:r>
          </w:p>
        </w:tc>
        <w:tc>
          <w:tcPr>
            <w:tcW w:w="1054" w:type="dxa"/>
            <w:tcBorders>
              <w:top w:val="single" w:sz="4" w:space="0" w:color="auto"/>
              <w:left w:val="single" w:sz="4" w:space="0" w:color="auto"/>
              <w:bottom w:val="single" w:sz="4" w:space="0" w:color="auto"/>
              <w:right w:val="single" w:sz="4" w:space="0" w:color="auto"/>
            </w:tcBorders>
          </w:tcPr>
          <w:p w14:paraId="4509F9E6" w14:textId="6C1BFF4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C4C6C5" w14:textId="091E3EF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06A01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0A41B7" w14:textId="113848D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87F4A0" w14:textId="647D2DB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C09496" w14:textId="42A20162"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111F00" w14:textId="51F5F06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BE59F3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B60B61" w14:textId="231A8D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L_1A-5A-7A-7A_n257F_UL_7A_n257A</w:t>
            </w:r>
          </w:p>
        </w:tc>
        <w:tc>
          <w:tcPr>
            <w:tcW w:w="1054" w:type="dxa"/>
            <w:tcBorders>
              <w:top w:val="single" w:sz="4" w:space="0" w:color="auto"/>
              <w:left w:val="single" w:sz="4" w:space="0" w:color="auto"/>
              <w:bottom w:val="single" w:sz="4" w:space="0" w:color="auto"/>
              <w:right w:val="single" w:sz="4" w:space="0" w:color="auto"/>
            </w:tcBorders>
          </w:tcPr>
          <w:p w14:paraId="65DF8298" w14:textId="4CB9E7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A1F2CF" w14:textId="12E9BEC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1367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ECD720" w14:textId="7A7B02F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605BDFE" w14:textId="410D05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568B2C" w14:textId="35CBCA1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425DEEB" w14:textId="3A0B7A0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14F6F8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577246" w14:textId="5F75B25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L_1A-5A-7A-7A_n257E_UL_7A_n257A</w:t>
            </w:r>
          </w:p>
        </w:tc>
        <w:tc>
          <w:tcPr>
            <w:tcW w:w="1054" w:type="dxa"/>
            <w:tcBorders>
              <w:top w:val="single" w:sz="4" w:space="0" w:color="auto"/>
              <w:left w:val="single" w:sz="4" w:space="0" w:color="auto"/>
              <w:bottom w:val="single" w:sz="4" w:space="0" w:color="auto"/>
              <w:right w:val="single" w:sz="4" w:space="0" w:color="auto"/>
            </w:tcBorders>
          </w:tcPr>
          <w:p w14:paraId="66C7DC2A" w14:textId="414734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563750" w14:textId="63A7C5B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554C42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94BBCC" w14:textId="7FF681D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F562BF" w14:textId="7A4FFB2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D9E07F" w14:textId="209F4B1C"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86614C" w14:textId="7F29E23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ED1DE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555B8" w14:textId="0443B7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L_1A-5A-7A-7A_n257D_UL_7A_n257A</w:t>
            </w:r>
          </w:p>
        </w:tc>
        <w:tc>
          <w:tcPr>
            <w:tcW w:w="1054" w:type="dxa"/>
            <w:tcBorders>
              <w:top w:val="single" w:sz="4" w:space="0" w:color="auto"/>
              <w:left w:val="single" w:sz="4" w:space="0" w:color="auto"/>
              <w:bottom w:val="single" w:sz="4" w:space="0" w:color="auto"/>
              <w:right w:val="single" w:sz="4" w:space="0" w:color="auto"/>
            </w:tcBorders>
          </w:tcPr>
          <w:p w14:paraId="6F364A02" w14:textId="34E10B8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C22A96" w14:textId="3884B4C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4D8CFD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3E879B6" w14:textId="0CAA663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891FDF5" w14:textId="6919005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85460" w14:textId="209AB041"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59E5CE" w14:textId="1701F35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329D57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8F3580" w14:textId="56EE84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L_1A-5A-7A-7A_n257M_UL_7A_n257A</w:t>
            </w:r>
          </w:p>
        </w:tc>
        <w:tc>
          <w:tcPr>
            <w:tcW w:w="1054" w:type="dxa"/>
            <w:tcBorders>
              <w:top w:val="single" w:sz="4" w:space="0" w:color="auto"/>
              <w:left w:val="single" w:sz="4" w:space="0" w:color="auto"/>
              <w:bottom w:val="single" w:sz="4" w:space="0" w:color="auto"/>
              <w:right w:val="single" w:sz="4" w:space="0" w:color="auto"/>
            </w:tcBorders>
          </w:tcPr>
          <w:p w14:paraId="05041ABD" w14:textId="1768A4A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8270B9" w14:textId="2480824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0E0FDF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C2B1530" w14:textId="127AB5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BD8C42E" w14:textId="30A007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EAE85C" w14:textId="640B44E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E0EE7C" w14:textId="79229A6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5239FC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C2A1CE" w14:textId="22B53E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L_1A-5A-7A-7A_n257L_UL_7A_n257A</w:t>
            </w:r>
          </w:p>
        </w:tc>
        <w:tc>
          <w:tcPr>
            <w:tcW w:w="1054" w:type="dxa"/>
            <w:tcBorders>
              <w:top w:val="single" w:sz="4" w:space="0" w:color="auto"/>
              <w:left w:val="single" w:sz="4" w:space="0" w:color="auto"/>
              <w:bottom w:val="single" w:sz="4" w:space="0" w:color="auto"/>
              <w:right w:val="single" w:sz="4" w:space="0" w:color="auto"/>
            </w:tcBorders>
          </w:tcPr>
          <w:p w14:paraId="58C61B4D" w14:textId="1E23115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122D0B" w14:textId="425D37D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8B723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56D132" w14:textId="63A94C0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A4289B" w14:textId="66F48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0B69A0E" w14:textId="2814B2F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40B318" w14:textId="3A0EB72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ADA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F475C7" w14:textId="54751D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L_1A-5A-7A-7A_n257K_UL_7A_n257A</w:t>
            </w:r>
          </w:p>
        </w:tc>
        <w:tc>
          <w:tcPr>
            <w:tcW w:w="1054" w:type="dxa"/>
            <w:tcBorders>
              <w:top w:val="single" w:sz="4" w:space="0" w:color="auto"/>
              <w:left w:val="single" w:sz="4" w:space="0" w:color="auto"/>
              <w:bottom w:val="single" w:sz="4" w:space="0" w:color="auto"/>
              <w:right w:val="single" w:sz="4" w:space="0" w:color="auto"/>
            </w:tcBorders>
          </w:tcPr>
          <w:p w14:paraId="71572E67" w14:textId="2C07B96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9C20D3" w14:textId="3F6039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1945A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8A41EC9" w14:textId="1350C3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B3DE095" w14:textId="35C0C1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DD8C9E" w14:textId="72F0E41A"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687717" w14:textId="55B2020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8E5EB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A03A55" w14:textId="177DAC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L_1A-5A-7A-7A_n257J_UL_7A_n257A</w:t>
            </w:r>
          </w:p>
        </w:tc>
        <w:tc>
          <w:tcPr>
            <w:tcW w:w="1054" w:type="dxa"/>
            <w:tcBorders>
              <w:top w:val="single" w:sz="4" w:space="0" w:color="auto"/>
              <w:left w:val="single" w:sz="4" w:space="0" w:color="auto"/>
              <w:bottom w:val="single" w:sz="4" w:space="0" w:color="auto"/>
              <w:right w:val="single" w:sz="4" w:space="0" w:color="auto"/>
            </w:tcBorders>
          </w:tcPr>
          <w:p w14:paraId="15EABC94" w14:textId="4B626A7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512A3E" w14:textId="199AF0B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04E1D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9CE7A5E" w14:textId="3B59F03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394CEE" w14:textId="4BE0BE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905B2" w14:textId="241FF9AD"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6C898E" w14:textId="4B53F23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5B4CD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93C6" w14:textId="642A84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L_1A-5A-7A-7A_n257I_UL_7A_n257A</w:t>
            </w:r>
          </w:p>
        </w:tc>
        <w:tc>
          <w:tcPr>
            <w:tcW w:w="1054" w:type="dxa"/>
            <w:tcBorders>
              <w:top w:val="single" w:sz="4" w:space="0" w:color="auto"/>
              <w:left w:val="single" w:sz="4" w:space="0" w:color="auto"/>
              <w:bottom w:val="single" w:sz="4" w:space="0" w:color="auto"/>
              <w:right w:val="single" w:sz="4" w:space="0" w:color="auto"/>
            </w:tcBorders>
          </w:tcPr>
          <w:p w14:paraId="352D20FF" w14:textId="4E1D64C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7991A" w14:textId="58AFE32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80DD5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993257" w14:textId="60B8EC0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2D20C6" w14:textId="179D46C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4F3ECC" w14:textId="767CD88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8DD0C" w14:textId="0F694A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CEDE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7833B" w14:textId="7D405B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L_1A-5A-7A-7A_n257H_UL_7A_n257A</w:t>
            </w:r>
          </w:p>
        </w:tc>
        <w:tc>
          <w:tcPr>
            <w:tcW w:w="1054" w:type="dxa"/>
            <w:tcBorders>
              <w:top w:val="single" w:sz="4" w:space="0" w:color="auto"/>
              <w:left w:val="single" w:sz="4" w:space="0" w:color="auto"/>
              <w:bottom w:val="single" w:sz="4" w:space="0" w:color="auto"/>
              <w:right w:val="single" w:sz="4" w:space="0" w:color="auto"/>
            </w:tcBorders>
          </w:tcPr>
          <w:p w14:paraId="32623C83" w14:textId="2911647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B82B67" w14:textId="1B48C73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55354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60901" w14:textId="40E9F0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742521" w14:textId="4E8660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164E9" w14:textId="455ED079"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493DA6" w14:textId="2B17EDB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1CEB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33ED9C" w14:textId="237069B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L_1A-5A-7A-7A_n257G_UL_7A_n257A</w:t>
            </w:r>
          </w:p>
        </w:tc>
        <w:tc>
          <w:tcPr>
            <w:tcW w:w="1054" w:type="dxa"/>
            <w:tcBorders>
              <w:top w:val="single" w:sz="4" w:space="0" w:color="auto"/>
              <w:left w:val="single" w:sz="4" w:space="0" w:color="auto"/>
              <w:bottom w:val="single" w:sz="4" w:space="0" w:color="auto"/>
              <w:right w:val="single" w:sz="4" w:space="0" w:color="auto"/>
            </w:tcBorders>
          </w:tcPr>
          <w:p w14:paraId="692F58D4" w14:textId="2A938D7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6FB114" w14:textId="79A6996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0070E1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FE933F7" w14:textId="39B4AAA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7B738E" w14:textId="1A3C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0CECD8" w14:textId="33E6D7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E707A4" w14:textId="2595147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99B8D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0D6007" w14:textId="0F9F634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L_3A-5A-7A_n257F_UL_3A_n257A</w:t>
            </w:r>
          </w:p>
        </w:tc>
        <w:tc>
          <w:tcPr>
            <w:tcW w:w="1054" w:type="dxa"/>
            <w:tcBorders>
              <w:top w:val="single" w:sz="4" w:space="0" w:color="auto"/>
              <w:left w:val="single" w:sz="4" w:space="0" w:color="auto"/>
              <w:bottom w:val="single" w:sz="4" w:space="0" w:color="auto"/>
              <w:right w:val="single" w:sz="4" w:space="0" w:color="auto"/>
            </w:tcBorders>
          </w:tcPr>
          <w:p w14:paraId="2329AA49" w14:textId="70B099D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767FC6" w14:textId="420BDC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33FDA2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D108CD2" w14:textId="23A0BC5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F72F79" w14:textId="5F7A3C4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E53756" w14:textId="67558658"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8893D1" w14:textId="16F99A8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E0CF4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DA6640" w14:textId="52006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L_3A-5A-7A_n257E_UL_3A_n257A</w:t>
            </w:r>
          </w:p>
        </w:tc>
        <w:tc>
          <w:tcPr>
            <w:tcW w:w="1054" w:type="dxa"/>
            <w:tcBorders>
              <w:top w:val="single" w:sz="4" w:space="0" w:color="auto"/>
              <w:left w:val="single" w:sz="4" w:space="0" w:color="auto"/>
              <w:bottom w:val="single" w:sz="4" w:space="0" w:color="auto"/>
              <w:right w:val="single" w:sz="4" w:space="0" w:color="auto"/>
            </w:tcBorders>
          </w:tcPr>
          <w:p w14:paraId="4D918828" w14:textId="75B4773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213761" w14:textId="274F641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0AADE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565DB5" w14:textId="363608E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559795" w14:textId="1791320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51D20" w14:textId="125BA2BE"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5B20F9" w14:textId="4AAB9CB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6908B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BD1D07" w14:textId="524463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L_3A-5A-7A_n257D_UL_3A_n257A</w:t>
            </w:r>
          </w:p>
        </w:tc>
        <w:tc>
          <w:tcPr>
            <w:tcW w:w="1054" w:type="dxa"/>
            <w:tcBorders>
              <w:top w:val="single" w:sz="4" w:space="0" w:color="auto"/>
              <w:left w:val="single" w:sz="4" w:space="0" w:color="auto"/>
              <w:bottom w:val="single" w:sz="4" w:space="0" w:color="auto"/>
              <w:right w:val="single" w:sz="4" w:space="0" w:color="auto"/>
            </w:tcBorders>
          </w:tcPr>
          <w:p w14:paraId="580F51A2" w14:textId="24BC235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BBA79D" w14:textId="60A3CEC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A7B06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1A2439" w14:textId="2026774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EC9804" w14:textId="4E0754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90AE37" w14:textId="0693325F"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97848E1" w14:textId="449BEFC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9CD4E7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7E97D2" w14:textId="244718E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L_3A-5A-7A_n257F_UL_5A_n257A</w:t>
            </w:r>
          </w:p>
        </w:tc>
        <w:tc>
          <w:tcPr>
            <w:tcW w:w="1054" w:type="dxa"/>
            <w:tcBorders>
              <w:top w:val="single" w:sz="4" w:space="0" w:color="auto"/>
              <w:left w:val="single" w:sz="4" w:space="0" w:color="auto"/>
              <w:bottom w:val="single" w:sz="4" w:space="0" w:color="auto"/>
              <w:right w:val="single" w:sz="4" w:space="0" w:color="auto"/>
            </w:tcBorders>
          </w:tcPr>
          <w:p w14:paraId="4393518B" w14:textId="5692ECD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AC1DE3" w14:textId="5D950AA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D4B6BE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033F85" w14:textId="4177745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2A891AF" w14:textId="02F8480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E99B2C" w14:textId="1653B7B3" w:rsidR="003D2B62" w:rsidRDefault="003D2B62" w:rsidP="003D2B62">
            <w:pPr>
              <w:pStyle w:val="TAL"/>
              <w:rPr>
                <w:rFonts w:cs="Arial"/>
                <w:sz w:val="16"/>
                <w:szCs w:val="16"/>
                <w:lang w:eastAsia="ja-JP"/>
              </w:rPr>
            </w:pPr>
            <w:r w:rsidRPr="0085716F">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F2D475" w14:textId="1E38BA7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EFE0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390CD" w14:textId="059233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L_3A-5A-7A_n257E_UL_5A_n257A</w:t>
            </w:r>
          </w:p>
        </w:tc>
        <w:tc>
          <w:tcPr>
            <w:tcW w:w="1054" w:type="dxa"/>
            <w:tcBorders>
              <w:top w:val="single" w:sz="4" w:space="0" w:color="auto"/>
              <w:left w:val="single" w:sz="4" w:space="0" w:color="auto"/>
              <w:bottom w:val="single" w:sz="4" w:space="0" w:color="auto"/>
              <w:right w:val="single" w:sz="4" w:space="0" w:color="auto"/>
            </w:tcBorders>
          </w:tcPr>
          <w:p w14:paraId="77D6EA1A" w14:textId="54D9740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FDB4A" w14:textId="3544C10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571532"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EC5277" w14:textId="04D4D31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247BFE" w14:textId="32738A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5942A" w14:textId="1BD6213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0207BE" w14:textId="66CC9A3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47878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0DEFB9" w14:textId="7CAB02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L_3A-5A-7A_n257D_UL_5A_n257A</w:t>
            </w:r>
          </w:p>
        </w:tc>
        <w:tc>
          <w:tcPr>
            <w:tcW w:w="1054" w:type="dxa"/>
            <w:tcBorders>
              <w:top w:val="single" w:sz="4" w:space="0" w:color="auto"/>
              <w:left w:val="single" w:sz="4" w:space="0" w:color="auto"/>
              <w:bottom w:val="single" w:sz="4" w:space="0" w:color="auto"/>
              <w:right w:val="single" w:sz="4" w:space="0" w:color="auto"/>
            </w:tcBorders>
          </w:tcPr>
          <w:p w14:paraId="77B274E1" w14:textId="47813B0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3AD281" w14:textId="43C2017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44D2E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FAA4E98" w14:textId="355B8DC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95EBBF" w14:textId="5FC6D81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81BFA7" w14:textId="1F1C433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A2252A" w14:textId="06BFA90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46C8F4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F4A95B" w14:textId="13C0994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L_3A-5A-7A_n257F_UL_7A_n257A</w:t>
            </w:r>
          </w:p>
        </w:tc>
        <w:tc>
          <w:tcPr>
            <w:tcW w:w="1054" w:type="dxa"/>
            <w:tcBorders>
              <w:top w:val="single" w:sz="4" w:space="0" w:color="auto"/>
              <w:left w:val="single" w:sz="4" w:space="0" w:color="auto"/>
              <w:bottom w:val="single" w:sz="4" w:space="0" w:color="auto"/>
              <w:right w:val="single" w:sz="4" w:space="0" w:color="auto"/>
            </w:tcBorders>
          </w:tcPr>
          <w:p w14:paraId="3A120AF6" w14:textId="5EC57C3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13B3F6E" w14:textId="593ACC4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1C327B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8FD446A" w14:textId="36D657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7366E19" w14:textId="4C2DB62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2A9BE3" w14:textId="048FABA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AB0F09" w14:textId="72CF3B1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C0F20A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9F07A2" w14:textId="0B63F8F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L_3A-5A-7A_n257E_UL_7A_n257A</w:t>
            </w:r>
          </w:p>
        </w:tc>
        <w:tc>
          <w:tcPr>
            <w:tcW w:w="1054" w:type="dxa"/>
            <w:tcBorders>
              <w:top w:val="single" w:sz="4" w:space="0" w:color="auto"/>
              <w:left w:val="single" w:sz="4" w:space="0" w:color="auto"/>
              <w:bottom w:val="single" w:sz="4" w:space="0" w:color="auto"/>
              <w:right w:val="single" w:sz="4" w:space="0" w:color="auto"/>
            </w:tcBorders>
          </w:tcPr>
          <w:p w14:paraId="6BF49702" w14:textId="1552D6D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521AAB" w14:textId="260928B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31A8E6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D5DE2C" w14:textId="7CD54C3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8B925D5" w14:textId="742B043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D5324" w14:textId="627B442E"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9B6219" w14:textId="46E99A6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957D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3531CA" w14:textId="5938D29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L_3A-5A-7A_n257D_UL_7A_n257A</w:t>
            </w:r>
          </w:p>
        </w:tc>
        <w:tc>
          <w:tcPr>
            <w:tcW w:w="1054" w:type="dxa"/>
            <w:tcBorders>
              <w:top w:val="single" w:sz="4" w:space="0" w:color="auto"/>
              <w:left w:val="single" w:sz="4" w:space="0" w:color="auto"/>
              <w:bottom w:val="single" w:sz="4" w:space="0" w:color="auto"/>
              <w:right w:val="single" w:sz="4" w:space="0" w:color="auto"/>
            </w:tcBorders>
          </w:tcPr>
          <w:p w14:paraId="1BC3E0FC" w14:textId="73F4C69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9AEBC7" w14:textId="1073B53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AD6311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6540F08" w14:textId="56265C5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1D1624C" w14:textId="5718DD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B4E6E2" w14:textId="72BE877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0A4DD0" w14:textId="41A1887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A9D97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5E0BB2" w14:textId="2AD4F2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L_3A-5A-7A_n257M_UL_3A_n257A</w:t>
            </w:r>
          </w:p>
        </w:tc>
        <w:tc>
          <w:tcPr>
            <w:tcW w:w="1054" w:type="dxa"/>
            <w:tcBorders>
              <w:top w:val="single" w:sz="4" w:space="0" w:color="auto"/>
              <w:left w:val="single" w:sz="4" w:space="0" w:color="auto"/>
              <w:bottom w:val="single" w:sz="4" w:space="0" w:color="auto"/>
              <w:right w:val="single" w:sz="4" w:space="0" w:color="auto"/>
            </w:tcBorders>
          </w:tcPr>
          <w:p w14:paraId="43F378C4" w14:textId="46653BD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E6CCD85" w14:textId="34B5140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CFD315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154ABF" w14:textId="485BD1D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E15CB9" w14:textId="129F95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6AF0F28" w14:textId="2593881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4E54539" w14:textId="02B5FAC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0A08F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7DDE93" w14:textId="3AB0CF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L_3A-5A-7A_n257L_UL_3A_n257A</w:t>
            </w:r>
          </w:p>
        </w:tc>
        <w:tc>
          <w:tcPr>
            <w:tcW w:w="1054" w:type="dxa"/>
            <w:tcBorders>
              <w:top w:val="single" w:sz="4" w:space="0" w:color="auto"/>
              <w:left w:val="single" w:sz="4" w:space="0" w:color="auto"/>
              <w:bottom w:val="single" w:sz="4" w:space="0" w:color="auto"/>
              <w:right w:val="single" w:sz="4" w:space="0" w:color="auto"/>
            </w:tcBorders>
          </w:tcPr>
          <w:p w14:paraId="26D09F98" w14:textId="2C10489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C875D2A" w14:textId="07BE14A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6349F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0DF104" w14:textId="6E18504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1E421B7" w14:textId="68F0E2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EE153C" w14:textId="29EE0C8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B1A200" w14:textId="45236F2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7A401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08703D" w14:textId="39EBCB9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L_3A-5A-7A_n257K_UL_3A_n257A</w:t>
            </w:r>
          </w:p>
        </w:tc>
        <w:tc>
          <w:tcPr>
            <w:tcW w:w="1054" w:type="dxa"/>
            <w:tcBorders>
              <w:top w:val="single" w:sz="4" w:space="0" w:color="auto"/>
              <w:left w:val="single" w:sz="4" w:space="0" w:color="auto"/>
              <w:bottom w:val="single" w:sz="4" w:space="0" w:color="auto"/>
              <w:right w:val="single" w:sz="4" w:space="0" w:color="auto"/>
            </w:tcBorders>
          </w:tcPr>
          <w:p w14:paraId="08C69799" w14:textId="25EEA43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B28E57" w14:textId="4F1FBB6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B6D3B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E0B7D90" w14:textId="288557F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CF4F9" w14:textId="31FFA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ED172" w14:textId="01275AA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5C5DA" w14:textId="14A5380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E6E58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35D8ED" w14:textId="0A40DE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L_3A-5A-7A_n257J_UL_3A_n257A</w:t>
            </w:r>
          </w:p>
        </w:tc>
        <w:tc>
          <w:tcPr>
            <w:tcW w:w="1054" w:type="dxa"/>
            <w:tcBorders>
              <w:top w:val="single" w:sz="4" w:space="0" w:color="auto"/>
              <w:left w:val="single" w:sz="4" w:space="0" w:color="auto"/>
              <w:bottom w:val="single" w:sz="4" w:space="0" w:color="auto"/>
              <w:right w:val="single" w:sz="4" w:space="0" w:color="auto"/>
            </w:tcBorders>
          </w:tcPr>
          <w:p w14:paraId="2DCFE9B8" w14:textId="759537A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C4607CB" w14:textId="7884E1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1635E0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5A5C951" w14:textId="7C1A10B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42908B6" w14:textId="786C39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3FF141" w14:textId="3922EA36"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171ADC" w14:textId="395C220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62EE68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5A20DF" w14:textId="404E89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L_3A-5A-7A_n257I_UL_3A_n257A</w:t>
            </w:r>
          </w:p>
        </w:tc>
        <w:tc>
          <w:tcPr>
            <w:tcW w:w="1054" w:type="dxa"/>
            <w:tcBorders>
              <w:top w:val="single" w:sz="4" w:space="0" w:color="auto"/>
              <w:left w:val="single" w:sz="4" w:space="0" w:color="auto"/>
              <w:bottom w:val="single" w:sz="4" w:space="0" w:color="auto"/>
              <w:right w:val="single" w:sz="4" w:space="0" w:color="auto"/>
            </w:tcBorders>
          </w:tcPr>
          <w:p w14:paraId="5AABF6C2" w14:textId="2008951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22651F6" w14:textId="044CB8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91CC1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32309E8" w14:textId="5A4F8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3FE451" w14:textId="5B74D2D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26EBDC" w14:textId="444A3C9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336178" w14:textId="51C55AC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E279E9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5E30C5" w14:textId="20FAD3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L_3A-5A-7A_n257H_UL_3A_n257A</w:t>
            </w:r>
          </w:p>
        </w:tc>
        <w:tc>
          <w:tcPr>
            <w:tcW w:w="1054" w:type="dxa"/>
            <w:tcBorders>
              <w:top w:val="single" w:sz="4" w:space="0" w:color="auto"/>
              <w:left w:val="single" w:sz="4" w:space="0" w:color="auto"/>
              <w:bottom w:val="single" w:sz="4" w:space="0" w:color="auto"/>
              <w:right w:val="single" w:sz="4" w:space="0" w:color="auto"/>
            </w:tcBorders>
          </w:tcPr>
          <w:p w14:paraId="0E81D9AD" w14:textId="518CEF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8868BD" w14:textId="26BEC79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38CBD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A26D88D" w14:textId="6CF052B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F4E746A" w14:textId="72424B3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FD4BC29" w14:textId="701CF9E5"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432678" w14:textId="45E502D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766DC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12F40D" w14:textId="001F60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L_3A-5A-7A_n257G_UL_3A_n257A</w:t>
            </w:r>
          </w:p>
        </w:tc>
        <w:tc>
          <w:tcPr>
            <w:tcW w:w="1054" w:type="dxa"/>
            <w:tcBorders>
              <w:top w:val="single" w:sz="4" w:space="0" w:color="auto"/>
              <w:left w:val="single" w:sz="4" w:space="0" w:color="auto"/>
              <w:bottom w:val="single" w:sz="4" w:space="0" w:color="auto"/>
              <w:right w:val="single" w:sz="4" w:space="0" w:color="auto"/>
            </w:tcBorders>
          </w:tcPr>
          <w:p w14:paraId="642947E0" w14:textId="4EB97A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EB73C36" w14:textId="3C8F57C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DAB7CA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68DA34E" w14:textId="36D8FAA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BED050" w14:textId="49ACE1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4A52F8" w14:textId="3370DC3B"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75DDFFF" w14:textId="5D8E114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68E1EA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FD114" w14:textId="6539E0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L_3A-5A-7A_n257M_UL_5A_n257A</w:t>
            </w:r>
          </w:p>
        </w:tc>
        <w:tc>
          <w:tcPr>
            <w:tcW w:w="1054" w:type="dxa"/>
            <w:tcBorders>
              <w:top w:val="single" w:sz="4" w:space="0" w:color="auto"/>
              <w:left w:val="single" w:sz="4" w:space="0" w:color="auto"/>
              <w:bottom w:val="single" w:sz="4" w:space="0" w:color="auto"/>
              <w:right w:val="single" w:sz="4" w:space="0" w:color="auto"/>
            </w:tcBorders>
          </w:tcPr>
          <w:p w14:paraId="6994CCC5" w14:textId="7871076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809FF9" w14:textId="23362E2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38FE7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D85D758" w14:textId="5B8643B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A3142C" w14:textId="6B1A2E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49C795" w14:textId="045B7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7A72AD" w14:textId="56E3534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F4227E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4B14EA6" w14:textId="5802E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L_3A-5A-7A_n257L_UL_5A_n257A</w:t>
            </w:r>
          </w:p>
        </w:tc>
        <w:tc>
          <w:tcPr>
            <w:tcW w:w="1054" w:type="dxa"/>
            <w:tcBorders>
              <w:top w:val="single" w:sz="4" w:space="0" w:color="auto"/>
              <w:left w:val="single" w:sz="4" w:space="0" w:color="auto"/>
              <w:bottom w:val="single" w:sz="4" w:space="0" w:color="auto"/>
              <w:right w:val="single" w:sz="4" w:space="0" w:color="auto"/>
            </w:tcBorders>
          </w:tcPr>
          <w:p w14:paraId="7122F791" w14:textId="01BA164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805788" w14:textId="5AF4D66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9FF492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7AADEF1" w14:textId="01A7108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37718F" w14:textId="6CEB000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0C42A9" w14:textId="33882F6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65FA59" w14:textId="790D577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08A05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CA37D3" w14:textId="3A060B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L_3A-5A-7A_n257K_UL_5A_n257A</w:t>
            </w:r>
          </w:p>
        </w:tc>
        <w:tc>
          <w:tcPr>
            <w:tcW w:w="1054" w:type="dxa"/>
            <w:tcBorders>
              <w:top w:val="single" w:sz="4" w:space="0" w:color="auto"/>
              <w:left w:val="single" w:sz="4" w:space="0" w:color="auto"/>
              <w:bottom w:val="single" w:sz="4" w:space="0" w:color="auto"/>
              <w:right w:val="single" w:sz="4" w:space="0" w:color="auto"/>
            </w:tcBorders>
          </w:tcPr>
          <w:p w14:paraId="24CC7CC9" w14:textId="14EEB28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DBEA7C" w14:textId="244379F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FE1576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BF6B1E" w14:textId="52E30F4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87D3018" w14:textId="459DEBE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AEC86" w14:textId="21C5CB28"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940A86C" w14:textId="478E1B8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30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6CAA8F" w14:textId="50E9C2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L_3A-5A-7A_n257J_UL_5A_n257A</w:t>
            </w:r>
          </w:p>
        </w:tc>
        <w:tc>
          <w:tcPr>
            <w:tcW w:w="1054" w:type="dxa"/>
            <w:tcBorders>
              <w:top w:val="single" w:sz="4" w:space="0" w:color="auto"/>
              <w:left w:val="single" w:sz="4" w:space="0" w:color="auto"/>
              <w:bottom w:val="single" w:sz="4" w:space="0" w:color="auto"/>
              <w:right w:val="single" w:sz="4" w:space="0" w:color="auto"/>
            </w:tcBorders>
          </w:tcPr>
          <w:p w14:paraId="6DD7E3A6" w14:textId="32C5358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453DE3" w14:textId="52A32B3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1C3D60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163D435" w14:textId="40F784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DD0A535" w14:textId="1FBECE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EC5B0" w14:textId="3A74689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2A5D6" w14:textId="5C2C842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DB55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981E7C" w14:textId="4563DB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L_3A-5A-7A_n257I_UL_5A_n257A</w:t>
            </w:r>
          </w:p>
        </w:tc>
        <w:tc>
          <w:tcPr>
            <w:tcW w:w="1054" w:type="dxa"/>
            <w:tcBorders>
              <w:top w:val="single" w:sz="4" w:space="0" w:color="auto"/>
              <w:left w:val="single" w:sz="4" w:space="0" w:color="auto"/>
              <w:bottom w:val="single" w:sz="4" w:space="0" w:color="auto"/>
              <w:right w:val="single" w:sz="4" w:space="0" w:color="auto"/>
            </w:tcBorders>
          </w:tcPr>
          <w:p w14:paraId="3ED649B9" w14:textId="22EFC6A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D70D68" w14:textId="63A5CF9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2D6CBE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E2A2864" w14:textId="7559EAF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25C8DD3" w14:textId="768C90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9971E" w14:textId="469A472F"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1E72DF8" w14:textId="55EFDFF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B2F0D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2C2889" w14:textId="17180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L_3A-5A-7A_n257H_UL_5A_n257A</w:t>
            </w:r>
          </w:p>
        </w:tc>
        <w:tc>
          <w:tcPr>
            <w:tcW w:w="1054" w:type="dxa"/>
            <w:tcBorders>
              <w:top w:val="single" w:sz="4" w:space="0" w:color="auto"/>
              <w:left w:val="single" w:sz="4" w:space="0" w:color="auto"/>
              <w:bottom w:val="single" w:sz="4" w:space="0" w:color="auto"/>
              <w:right w:val="single" w:sz="4" w:space="0" w:color="auto"/>
            </w:tcBorders>
          </w:tcPr>
          <w:p w14:paraId="7A1BCD6F" w14:textId="0FAB2BB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A507F9" w14:textId="34B976D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6FB4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12F9D9F" w14:textId="4E69FEE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ABE9F27" w14:textId="3F9306E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EC4C18" w14:textId="337559B1"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302602" w14:textId="2FC00E9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0200B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4B171E" w14:textId="6858102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L_3A-5A-7A_n257G_UL_5A_n257A</w:t>
            </w:r>
          </w:p>
        </w:tc>
        <w:tc>
          <w:tcPr>
            <w:tcW w:w="1054" w:type="dxa"/>
            <w:tcBorders>
              <w:top w:val="single" w:sz="4" w:space="0" w:color="auto"/>
              <w:left w:val="single" w:sz="4" w:space="0" w:color="auto"/>
              <w:bottom w:val="single" w:sz="4" w:space="0" w:color="auto"/>
              <w:right w:val="single" w:sz="4" w:space="0" w:color="auto"/>
            </w:tcBorders>
          </w:tcPr>
          <w:p w14:paraId="64C2A6D9" w14:textId="156FE11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7C194" w14:textId="0019FC95"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5FC397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51A1013" w14:textId="6835E4D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E7836B" w14:textId="10E632C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96388" w14:textId="3D8CC4E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C3312" w14:textId="1F6DDDD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CC4B1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6299CE" w14:textId="10EA63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L_3A-5A-7A_n257M_UL_7A_n257A</w:t>
            </w:r>
          </w:p>
        </w:tc>
        <w:tc>
          <w:tcPr>
            <w:tcW w:w="1054" w:type="dxa"/>
            <w:tcBorders>
              <w:top w:val="single" w:sz="4" w:space="0" w:color="auto"/>
              <w:left w:val="single" w:sz="4" w:space="0" w:color="auto"/>
              <w:bottom w:val="single" w:sz="4" w:space="0" w:color="auto"/>
              <w:right w:val="single" w:sz="4" w:space="0" w:color="auto"/>
            </w:tcBorders>
          </w:tcPr>
          <w:p w14:paraId="4BB36D25" w14:textId="0AF6463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6F0147" w14:textId="24F1579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E3269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690DCA7" w14:textId="294D3BC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E6DE708" w14:textId="2F78DFF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4FB1E" w14:textId="694D8E89"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62863E" w14:textId="76C3B6A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56E377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4B876B" w14:textId="6052BD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L_3A-5A-7A_n257L_UL_7A_n257A</w:t>
            </w:r>
          </w:p>
        </w:tc>
        <w:tc>
          <w:tcPr>
            <w:tcW w:w="1054" w:type="dxa"/>
            <w:tcBorders>
              <w:top w:val="single" w:sz="4" w:space="0" w:color="auto"/>
              <w:left w:val="single" w:sz="4" w:space="0" w:color="auto"/>
              <w:bottom w:val="single" w:sz="4" w:space="0" w:color="auto"/>
              <w:right w:val="single" w:sz="4" w:space="0" w:color="auto"/>
            </w:tcBorders>
          </w:tcPr>
          <w:p w14:paraId="1A96CF5E" w14:textId="6147443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E052B" w14:textId="06102841"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44548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739090E" w14:textId="516CA48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21D2E0A" w14:textId="5C49F1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BE1D7" w14:textId="503EE0FC"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93D565" w14:textId="6E7FBE0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A7A7B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6A92D5" w14:textId="67D1C31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L_3A-5A-7A_n257K_UL_7A_n257A</w:t>
            </w:r>
          </w:p>
        </w:tc>
        <w:tc>
          <w:tcPr>
            <w:tcW w:w="1054" w:type="dxa"/>
            <w:tcBorders>
              <w:top w:val="single" w:sz="4" w:space="0" w:color="auto"/>
              <w:left w:val="single" w:sz="4" w:space="0" w:color="auto"/>
              <w:bottom w:val="single" w:sz="4" w:space="0" w:color="auto"/>
              <w:right w:val="single" w:sz="4" w:space="0" w:color="auto"/>
            </w:tcBorders>
          </w:tcPr>
          <w:p w14:paraId="378FE865" w14:textId="7536A5C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D3492E" w14:textId="4C83456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5AA474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AB1F10" w14:textId="607D00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D368E0" w14:textId="30896F7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6B3ED4" w14:textId="0D5C6733"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56229C" w14:textId="3D192B5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39D9E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AE11A8" w14:textId="40C9E8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L_3A-5A-7A_n257J_UL_7A_n257A</w:t>
            </w:r>
          </w:p>
        </w:tc>
        <w:tc>
          <w:tcPr>
            <w:tcW w:w="1054" w:type="dxa"/>
            <w:tcBorders>
              <w:top w:val="single" w:sz="4" w:space="0" w:color="auto"/>
              <w:left w:val="single" w:sz="4" w:space="0" w:color="auto"/>
              <w:bottom w:val="single" w:sz="4" w:space="0" w:color="auto"/>
              <w:right w:val="single" w:sz="4" w:space="0" w:color="auto"/>
            </w:tcBorders>
          </w:tcPr>
          <w:p w14:paraId="75E817FE" w14:textId="1CD66F6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ED73CA" w14:textId="697C20E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9FB69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7800ACA" w14:textId="4F2BA0F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2AAB44" w14:textId="3A0E60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93F45" w14:textId="05F06557"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FD25BD" w14:textId="55BF12F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9043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78F177" w14:textId="1C71C40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L_3A-5A-7A_n257I_UL_7A_n257A</w:t>
            </w:r>
          </w:p>
        </w:tc>
        <w:tc>
          <w:tcPr>
            <w:tcW w:w="1054" w:type="dxa"/>
            <w:tcBorders>
              <w:top w:val="single" w:sz="4" w:space="0" w:color="auto"/>
              <w:left w:val="single" w:sz="4" w:space="0" w:color="auto"/>
              <w:bottom w:val="single" w:sz="4" w:space="0" w:color="auto"/>
              <w:right w:val="single" w:sz="4" w:space="0" w:color="auto"/>
            </w:tcBorders>
          </w:tcPr>
          <w:p w14:paraId="2BD42B4A" w14:textId="5378F9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8D6D2F" w14:textId="62FE465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E487E4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A25980" w14:textId="5E223C9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504A87" w14:textId="58BFC3B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4824BD" w14:textId="446351D4"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B63EB3" w14:textId="458A84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9B5A7F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D4F7CB" w14:textId="38F96A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L_3A-5A-7A_n257H_UL_7A_n257A</w:t>
            </w:r>
          </w:p>
        </w:tc>
        <w:tc>
          <w:tcPr>
            <w:tcW w:w="1054" w:type="dxa"/>
            <w:tcBorders>
              <w:top w:val="single" w:sz="4" w:space="0" w:color="auto"/>
              <w:left w:val="single" w:sz="4" w:space="0" w:color="auto"/>
              <w:bottom w:val="single" w:sz="4" w:space="0" w:color="auto"/>
              <w:right w:val="single" w:sz="4" w:space="0" w:color="auto"/>
            </w:tcBorders>
          </w:tcPr>
          <w:p w14:paraId="3C32DA39" w14:textId="5383EE0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EA8E62" w14:textId="07505AE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03572A"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264F8A1" w14:textId="1133DF7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6A306B7" w14:textId="5934E5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45663B" w14:textId="0C2EB2CA"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FD7C6" w14:textId="22B5213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AB35A0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1ADDD48" w14:textId="2D92CCD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L_3A-5A-7A_n257G_UL_7A_n257A</w:t>
            </w:r>
          </w:p>
        </w:tc>
        <w:tc>
          <w:tcPr>
            <w:tcW w:w="1054" w:type="dxa"/>
            <w:tcBorders>
              <w:top w:val="single" w:sz="4" w:space="0" w:color="auto"/>
              <w:left w:val="single" w:sz="4" w:space="0" w:color="auto"/>
              <w:bottom w:val="single" w:sz="4" w:space="0" w:color="auto"/>
              <w:right w:val="single" w:sz="4" w:space="0" w:color="auto"/>
            </w:tcBorders>
          </w:tcPr>
          <w:p w14:paraId="460EEB7F" w14:textId="73CA04D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6D46E5" w14:textId="28287BA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9C82D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C459E47" w14:textId="2F88234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D5D086" w14:textId="68CF16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AD9080" w14:textId="312C74ED" w:rsidR="003D2B62" w:rsidRDefault="003D2B62" w:rsidP="003D2B62">
            <w:pPr>
              <w:pStyle w:val="TAL"/>
              <w:rPr>
                <w:rFonts w:cs="Arial"/>
                <w:sz w:val="16"/>
                <w:szCs w:val="16"/>
                <w:lang w:eastAsia="ja-JP"/>
              </w:rPr>
            </w:pPr>
            <w:r w:rsidRPr="00EB24A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8D66F3" w14:textId="02FB995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2C65DF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B66888" w14:textId="1F0EB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L_3A-5A-7A-7A_n257F_UL_3A_n257A</w:t>
            </w:r>
          </w:p>
        </w:tc>
        <w:tc>
          <w:tcPr>
            <w:tcW w:w="1054" w:type="dxa"/>
            <w:tcBorders>
              <w:top w:val="single" w:sz="4" w:space="0" w:color="auto"/>
              <w:left w:val="single" w:sz="4" w:space="0" w:color="auto"/>
              <w:bottom w:val="single" w:sz="4" w:space="0" w:color="auto"/>
              <w:right w:val="single" w:sz="4" w:space="0" w:color="auto"/>
            </w:tcBorders>
          </w:tcPr>
          <w:p w14:paraId="3AD50D36" w14:textId="12E95A2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68A85C" w14:textId="1D348DA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93625A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C0F9FCC" w14:textId="7D4F2DF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722ECD" w14:textId="7758922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7A3235" w14:textId="6CCF8A2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E4FCE3" w14:textId="5130A30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3C9C52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D47146" w14:textId="0E9CAF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L_3A-5A-7A-7A_n257E_UL_3A_n257A</w:t>
            </w:r>
          </w:p>
        </w:tc>
        <w:tc>
          <w:tcPr>
            <w:tcW w:w="1054" w:type="dxa"/>
            <w:tcBorders>
              <w:top w:val="single" w:sz="4" w:space="0" w:color="auto"/>
              <w:left w:val="single" w:sz="4" w:space="0" w:color="auto"/>
              <w:bottom w:val="single" w:sz="4" w:space="0" w:color="auto"/>
              <w:right w:val="single" w:sz="4" w:space="0" w:color="auto"/>
            </w:tcBorders>
          </w:tcPr>
          <w:p w14:paraId="2D0A71FB" w14:textId="2BF9148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4C3853A" w14:textId="0D96892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1EB2F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BDAA9C8" w14:textId="467C4BA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EB041D5" w14:textId="7C259E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DA82F5" w14:textId="316CDD6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EF780" w14:textId="00CDEB3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2C542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1B38A" w14:textId="1BA410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L_3A-5A-7A-7A_n257D_UL_3A_n257A</w:t>
            </w:r>
          </w:p>
        </w:tc>
        <w:tc>
          <w:tcPr>
            <w:tcW w:w="1054" w:type="dxa"/>
            <w:tcBorders>
              <w:top w:val="single" w:sz="4" w:space="0" w:color="auto"/>
              <w:left w:val="single" w:sz="4" w:space="0" w:color="auto"/>
              <w:bottom w:val="single" w:sz="4" w:space="0" w:color="auto"/>
              <w:right w:val="single" w:sz="4" w:space="0" w:color="auto"/>
            </w:tcBorders>
          </w:tcPr>
          <w:p w14:paraId="1FC191AC" w14:textId="000BF79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FE3379" w14:textId="6627274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6C5AD2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6098771" w14:textId="1890413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69DD5C4" w14:textId="40E8E03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1E8045" w14:textId="4CB84F1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2B9627" w14:textId="24B1516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A6244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F159AD" w14:textId="46E67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L_3A-5A-7A-7A_n257M_UL_3A_n257A</w:t>
            </w:r>
          </w:p>
        </w:tc>
        <w:tc>
          <w:tcPr>
            <w:tcW w:w="1054" w:type="dxa"/>
            <w:tcBorders>
              <w:top w:val="single" w:sz="4" w:space="0" w:color="auto"/>
              <w:left w:val="single" w:sz="4" w:space="0" w:color="auto"/>
              <w:bottom w:val="single" w:sz="4" w:space="0" w:color="auto"/>
              <w:right w:val="single" w:sz="4" w:space="0" w:color="auto"/>
            </w:tcBorders>
          </w:tcPr>
          <w:p w14:paraId="6A0A4951" w14:textId="1192305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AB91DA" w14:textId="30560A0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18B91B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C072179" w14:textId="2262CC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9C1186" w14:textId="10EF434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9112D" w14:textId="2D9E600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1F4E0D6" w14:textId="2AAC6B1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DA300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7B3226" w14:textId="71507F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L_3A-5A-7A-7A_n257L_UL_3A_n257A</w:t>
            </w:r>
          </w:p>
        </w:tc>
        <w:tc>
          <w:tcPr>
            <w:tcW w:w="1054" w:type="dxa"/>
            <w:tcBorders>
              <w:top w:val="single" w:sz="4" w:space="0" w:color="auto"/>
              <w:left w:val="single" w:sz="4" w:space="0" w:color="auto"/>
              <w:bottom w:val="single" w:sz="4" w:space="0" w:color="auto"/>
              <w:right w:val="single" w:sz="4" w:space="0" w:color="auto"/>
            </w:tcBorders>
          </w:tcPr>
          <w:p w14:paraId="5F3FB11C" w14:textId="383D8A6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7A6470" w14:textId="2BF434F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95891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76BF600" w14:textId="0AB8ACCB"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3C94B9E" w14:textId="7890B1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66E2A3" w14:textId="6863F215"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1152D1" w14:textId="1C3A872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4EFCD5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7360AF" w14:textId="7EA5D72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L_3A-5A-7A-7A_n257K_UL_3A_n257A</w:t>
            </w:r>
          </w:p>
        </w:tc>
        <w:tc>
          <w:tcPr>
            <w:tcW w:w="1054" w:type="dxa"/>
            <w:tcBorders>
              <w:top w:val="single" w:sz="4" w:space="0" w:color="auto"/>
              <w:left w:val="single" w:sz="4" w:space="0" w:color="auto"/>
              <w:bottom w:val="single" w:sz="4" w:space="0" w:color="auto"/>
              <w:right w:val="single" w:sz="4" w:space="0" w:color="auto"/>
            </w:tcBorders>
          </w:tcPr>
          <w:p w14:paraId="7E5113B4" w14:textId="3B3CBF4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6DE398" w14:textId="2481D54A"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C5FDF8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C0F3CB" w14:textId="550FEBC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E5587B8" w14:textId="30C7EA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445093" w14:textId="23B0EFC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D3C9C2" w14:textId="6758BDA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1C7CAF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71EBA7" w14:textId="48C35B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L_3A-5A-7A-7A_n257J_UL_3A_n257A</w:t>
            </w:r>
          </w:p>
        </w:tc>
        <w:tc>
          <w:tcPr>
            <w:tcW w:w="1054" w:type="dxa"/>
            <w:tcBorders>
              <w:top w:val="single" w:sz="4" w:space="0" w:color="auto"/>
              <w:left w:val="single" w:sz="4" w:space="0" w:color="auto"/>
              <w:bottom w:val="single" w:sz="4" w:space="0" w:color="auto"/>
              <w:right w:val="single" w:sz="4" w:space="0" w:color="auto"/>
            </w:tcBorders>
          </w:tcPr>
          <w:p w14:paraId="226A5384" w14:textId="09AD2AC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2AD84" w14:textId="534F697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270CF9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B97947E" w14:textId="4CD7B8F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128830F" w14:textId="57AC68B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38B5C2" w14:textId="5C2A932A"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CA1AF1C" w14:textId="10DB262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5572FD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D9EE7" w14:textId="0CD2A02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L_3A-5A-7A-7A_n257I_UL_3A_n257A</w:t>
            </w:r>
          </w:p>
        </w:tc>
        <w:tc>
          <w:tcPr>
            <w:tcW w:w="1054" w:type="dxa"/>
            <w:tcBorders>
              <w:top w:val="single" w:sz="4" w:space="0" w:color="auto"/>
              <w:left w:val="single" w:sz="4" w:space="0" w:color="auto"/>
              <w:bottom w:val="single" w:sz="4" w:space="0" w:color="auto"/>
              <w:right w:val="single" w:sz="4" w:space="0" w:color="auto"/>
            </w:tcBorders>
          </w:tcPr>
          <w:p w14:paraId="1D85EBB2" w14:textId="07578EC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AFD52B" w14:textId="450C42A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543C27"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591B3BB" w14:textId="349479A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1A8CFFF" w14:textId="50FCF8C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4032EB" w14:textId="440C8F0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EE2D93" w14:textId="210B6D7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DF818D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162EDD" w14:textId="11DE24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L_3A-5A-7A-7A_n257H_UL_3A_n257A</w:t>
            </w:r>
          </w:p>
        </w:tc>
        <w:tc>
          <w:tcPr>
            <w:tcW w:w="1054" w:type="dxa"/>
            <w:tcBorders>
              <w:top w:val="single" w:sz="4" w:space="0" w:color="auto"/>
              <w:left w:val="single" w:sz="4" w:space="0" w:color="auto"/>
              <w:bottom w:val="single" w:sz="4" w:space="0" w:color="auto"/>
              <w:right w:val="single" w:sz="4" w:space="0" w:color="auto"/>
            </w:tcBorders>
          </w:tcPr>
          <w:p w14:paraId="3D10A150" w14:textId="12269E7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94969" w14:textId="6E9B07E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73F40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95228B1" w14:textId="5165A36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FF00F8D" w14:textId="3EB4B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917ACD" w14:textId="489A8EB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20D780" w14:textId="3129DF6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6D5AD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293BA9" w14:textId="5E79A3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L_3A-5A-7A-7A_n257G_UL_3A_n257A</w:t>
            </w:r>
          </w:p>
        </w:tc>
        <w:tc>
          <w:tcPr>
            <w:tcW w:w="1054" w:type="dxa"/>
            <w:tcBorders>
              <w:top w:val="single" w:sz="4" w:space="0" w:color="auto"/>
              <w:left w:val="single" w:sz="4" w:space="0" w:color="auto"/>
              <w:bottom w:val="single" w:sz="4" w:space="0" w:color="auto"/>
              <w:right w:val="single" w:sz="4" w:space="0" w:color="auto"/>
            </w:tcBorders>
          </w:tcPr>
          <w:p w14:paraId="27E2AC45" w14:textId="7B8E0C3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F79FDE" w14:textId="1377C040"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6C61C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5FBCE874" w14:textId="0EEF4C8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D2E9E0D" w14:textId="7ED233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258DA" w14:textId="0FCA20A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C76E0D" w14:textId="4A7A7D8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5FA0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E5A37C" w14:textId="3790CB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L_3A-5A-7A-7A_n257F_UL_5A_n257A</w:t>
            </w:r>
          </w:p>
        </w:tc>
        <w:tc>
          <w:tcPr>
            <w:tcW w:w="1054" w:type="dxa"/>
            <w:tcBorders>
              <w:top w:val="single" w:sz="4" w:space="0" w:color="auto"/>
              <w:left w:val="single" w:sz="4" w:space="0" w:color="auto"/>
              <w:bottom w:val="single" w:sz="4" w:space="0" w:color="auto"/>
              <w:right w:val="single" w:sz="4" w:space="0" w:color="auto"/>
            </w:tcBorders>
          </w:tcPr>
          <w:p w14:paraId="25BD7988" w14:textId="48CB3A8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EC13B2" w14:textId="3790D70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2EAA5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BBC83D5" w14:textId="1148AC1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1A5911" w14:textId="5E7A094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7E772" w14:textId="7658BEC4"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D6ED6E" w14:textId="70E8CE5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A66BE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E00412" w14:textId="129F1B2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L_3A-5A-7A-7A_n257E_UL_5A_n257A</w:t>
            </w:r>
          </w:p>
        </w:tc>
        <w:tc>
          <w:tcPr>
            <w:tcW w:w="1054" w:type="dxa"/>
            <w:tcBorders>
              <w:top w:val="single" w:sz="4" w:space="0" w:color="auto"/>
              <w:left w:val="single" w:sz="4" w:space="0" w:color="auto"/>
              <w:bottom w:val="single" w:sz="4" w:space="0" w:color="auto"/>
              <w:right w:val="single" w:sz="4" w:space="0" w:color="auto"/>
            </w:tcBorders>
          </w:tcPr>
          <w:p w14:paraId="55090E3D" w14:textId="7CE0EA0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7422FC" w14:textId="5B7EDFF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E40EDA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D6EFBCF" w14:textId="0BEAA1F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BEFB02" w14:textId="7A0E48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B04827" w14:textId="76CA4A4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CCE47F" w14:textId="7727612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2AE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B40776" w14:textId="517552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L_3A-5A-7A-7A_n257D_UL_5A_n257A</w:t>
            </w:r>
          </w:p>
        </w:tc>
        <w:tc>
          <w:tcPr>
            <w:tcW w:w="1054" w:type="dxa"/>
            <w:tcBorders>
              <w:top w:val="single" w:sz="4" w:space="0" w:color="auto"/>
              <w:left w:val="single" w:sz="4" w:space="0" w:color="auto"/>
              <w:bottom w:val="single" w:sz="4" w:space="0" w:color="auto"/>
              <w:right w:val="single" w:sz="4" w:space="0" w:color="auto"/>
            </w:tcBorders>
          </w:tcPr>
          <w:p w14:paraId="268F070C" w14:textId="1CD8CDD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0E0E48" w14:textId="445D1E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CC73E35"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E46BF77" w14:textId="42AA48B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B2C13DE" w14:textId="25869C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030B1C" w14:textId="673856D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CDF489" w14:textId="78BC62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25C0C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15DB91" w14:textId="1F6086E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L_3A-5A-7A-7A_n257M_UL_5A_n257A</w:t>
            </w:r>
          </w:p>
        </w:tc>
        <w:tc>
          <w:tcPr>
            <w:tcW w:w="1054" w:type="dxa"/>
            <w:tcBorders>
              <w:top w:val="single" w:sz="4" w:space="0" w:color="auto"/>
              <w:left w:val="single" w:sz="4" w:space="0" w:color="auto"/>
              <w:bottom w:val="single" w:sz="4" w:space="0" w:color="auto"/>
              <w:right w:val="single" w:sz="4" w:space="0" w:color="auto"/>
            </w:tcBorders>
          </w:tcPr>
          <w:p w14:paraId="5D9523D0" w14:textId="552511A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8BD01C" w14:textId="0A223E0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394F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7BB8B14" w14:textId="00477B2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0D34DFE" w14:textId="074444D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63C6F1" w14:textId="63F2CD5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FD3D1D5" w14:textId="53DF99E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BEFFBF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F34557" w14:textId="30A2AE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L_3A-5A-7A-7A_n257L_UL_5A_n257A</w:t>
            </w:r>
          </w:p>
        </w:tc>
        <w:tc>
          <w:tcPr>
            <w:tcW w:w="1054" w:type="dxa"/>
            <w:tcBorders>
              <w:top w:val="single" w:sz="4" w:space="0" w:color="auto"/>
              <w:left w:val="single" w:sz="4" w:space="0" w:color="auto"/>
              <w:bottom w:val="single" w:sz="4" w:space="0" w:color="auto"/>
              <w:right w:val="single" w:sz="4" w:space="0" w:color="auto"/>
            </w:tcBorders>
          </w:tcPr>
          <w:p w14:paraId="39B7DA98" w14:textId="6C0CD7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49D7B4" w14:textId="43AA133B"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41F5C1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4E4F01A" w14:textId="021C311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DDBFBE0" w14:textId="6FC04D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5A7F8A" w14:textId="1BCE848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9DBAFB1" w14:textId="59A27CE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FD17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5DA88A" w14:textId="33802B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L_3A-5A-7A-7A_n257K_UL_5A_n257A</w:t>
            </w:r>
          </w:p>
        </w:tc>
        <w:tc>
          <w:tcPr>
            <w:tcW w:w="1054" w:type="dxa"/>
            <w:tcBorders>
              <w:top w:val="single" w:sz="4" w:space="0" w:color="auto"/>
              <w:left w:val="single" w:sz="4" w:space="0" w:color="auto"/>
              <w:bottom w:val="single" w:sz="4" w:space="0" w:color="auto"/>
              <w:right w:val="single" w:sz="4" w:space="0" w:color="auto"/>
            </w:tcBorders>
          </w:tcPr>
          <w:p w14:paraId="6B17A52D" w14:textId="570C919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52890AF" w14:textId="183AED0F"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99E196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0433B42" w14:textId="514292A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44F080" w14:textId="061ACEA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CB27B5" w14:textId="04C7AAC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BF1E5F" w14:textId="625D73C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69E0C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9CEAFE" w14:textId="5AE181B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L_3A-5A-7A-7A_n257J_UL_5A_n257A</w:t>
            </w:r>
          </w:p>
        </w:tc>
        <w:tc>
          <w:tcPr>
            <w:tcW w:w="1054" w:type="dxa"/>
            <w:tcBorders>
              <w:top w:val="single" w:sz="4" w:space="0" w:color="auto"/>
              <w:left w:val="single" w:sz="4" w:space="0" w:color="auto"/>
              <w:bottom w:val="single" w:sz="4" w:space="0" w:color="auto"/>
              <w:right w:val="single" w:sz="4" w:space="0" w:color="auto"/>
            </w:tcBorders>
          </w:tcPr>
          <w:p w14:paraId="0FEFD94F" w14:textId="18395B1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7066AA" w14:textId="6B692C0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62EAAC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61F8617" w14:textId="375A4A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67DD6C" w14:textId="00F54D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A6537E" w14:textId="2A3EC032"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DE121F" w14:textId="6B57AD0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D6BCE6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6ECD94" w14:textId="5BD9C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L_3A-5A-7A-7A_n257I_UL_5A_n257A</w:t>
            </w:r>
          </w:p>
        </w:tc>
        <w:tc>
          <w:tcPr>
            <w:tcW w:w="1054" w:type="dxa"/>
            <w:tcBorders>
              <w:top w:val="single" w:sz="4" w:space="0" w:color="auto"/>
              <w:left w:val="single" w:sz="4" w:space="0" w:color="auto"/>
              <w:bottom w:val="single" w:sz="4" w:space="0" w:color="auto"/>
              <w:right w:val="single" w:sz="4" w:space="0" w:color="auto"/>
            </w:tcBorders>
          </w:tcPr>
          <w:p w14:paraId="35D14A0F" w14:textId="4D6BC8C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12EA22" w14:textId="3B02E75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95D6B0"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5ACE0A3" w14:textId="1859DC3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28F39" w14:textId="1BA6CB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AD7EE2" w14:textId="33A2C5C3"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E983A2" w14:textId="067CB1D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1A85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2CC45A" w14:textId="478BC1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L_3A-5A-7A-7A_n257H_UL_5A_n257A</w:t>
            </w:r>
          </w:p>
        </w:tc>
        <w:tc>
          <w:tcPr>
            <w:tcW w:w="1054" w:type="dxa"/>
            <w:tcBorders>
              <w:top w:val="single" w:sz="4" w:space="0" w:color="auto"/>
              <w:left w:val="single" w:sz="4" w:space="0" w:color="auto"/>
              <w:bottom w:val="single" w:sz="4" w:space="0" w:color="auto"/>
              <w:right w:val="single" w:sz="4" w:space="0" w:color="auto"/>
            </w:tcBorders>
          </w:tcPr>
          <w:p w14:paraId="5D759BC4" w14:textId="579A3F6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3E59DC6" w14:textId="537F9B7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8BF5606"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AE27A2B" w14:textId="5F542A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570CD" w14:textId="4516BE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75569F" w14:textId="698CD98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88C5D6" w14:textId="6F0C865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FA001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446259" w14:textId="685CD6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L_3A-5A-7A-7A_n257G_UL_5A_n257A</w:t>
            </w:r>
          </w:p>
        </w:tc>
        <w:tc>
          <w:tcPr>
            <w:tcW w:w="1054" w:type="dxa"/>
            <w:tcBorders>
              <w:top w:val="single" w:sz="4" w:space="0" w:color="auto"/>
              <w:left w:val="single" w:sz="4" w:space="0" w:color="auto"/>
              <w:bottom w:val="single" w:sz="4" w:space="0" w:color="auto"/>
              <w:right w:val="single" w:sz="4" w:space="0" w:color="auto"/>
            </w:tcBorders>
          </w:tcPr>
          <w:p w14:paraId="127DA0AA" w14:textId="4CAB6AE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89534D" w14:textId="6730BD2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8998FB"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74D9DFE" w14:textId="0FBEC10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7B2FE35" w14:textId="0F40AC5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CEDE10" w14:textId="4A8501A6"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2A0F76" w14:textId="3D3924E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7325ED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B9BEE1" w14:textId="026C23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L_3A-5A-7A-7A_n257F_UL_7A_n257A</w:t>
            </w:r>
          </w:p>
        </w:tc>
        <w:tc>
          <w:tcPr>
            <w:tcW w:w="1054" w:type="dxa"/>
            <w:tcBorders>
              <w:top w:val="single" w:sz="4" w:space="0" w:color="auto"/>
              <w:left w:val="single" w:sz="4" w:space="0" w:color="auto"/>
              <w:bottom w:val="single" w:sz="4" w:space="0" w:color="auto"/>
              <w:right w:val="single" w:sz="4" w:space="0" w:color="auto"/>
            </w:tcBorders>
          </w:tcPr>
          <w:p w14:paraId="15DC9C00" w14:textId="0987EE9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5972CF" w14:textId="3ED857F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4498071"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1963BA0" w14:textId="22D156A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B7A4D74" w14:textId="47AF37C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FA3D4C" w14:textId="0470F969"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0E6480" w14:textId="22DA831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6C6AB8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78E1D" w14:textId="2EAF98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L_3A-5A-7A-7A_n257E_UL_7A_n257A</w:t>
            </w:r>
          </w:p>
        </w:tc>
        <w:tc>
          <w:tcPr>
            <w:tcW w:w="1054" w:type="dxa"/>
            <w:tcBorders>
              <w:top w:val="single" w:sz="4" w:space="0" w:color="auto"/>
              <w:left w:val="single" w:sz="4" w:space="0" w:color="auto"/>
              <w:bottom w:val="single" w:sz="4" w:space="0" w:color="auto"/>
              <w:right w:val="single" w:sz="4" w:space="0" w:color="auto"/>
            </w:tcBorders>
          </w:tcPr>
          <w:p w14:paraId="5C83D110" w14:textId="2174E95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84D8B" w14:textId="1D28D2B3"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3E38DB4"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1BC3BB91" w14:textId="3BBFFA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EFF7CFF" w14:textId="4A34443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6B1BE0" w14:textId="58D7754B"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A194707" w14:textId="7CE0853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F08034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E855C6" w14:textId="717285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L_3A-5A-7A-7A_n257D_UL_7A_n257A</w:t>
            </w:r>
          </w:p>
        </w:tc>
        <w:tc>
          <w:tcPr>
            <w:tcW w:w="1054" w:type="dxa"/>
            <w:tcBorders>
              <w:top w:val="single" w:sz="4" w:space="0" w:color="auto"/>
              <w:left w:val="single" w:sz="4" w:space="0" w:color="auto"/>
              <w:bottom w:val="single" w:sz="4" w:space="0" w:color="auto"/>
              <w:right w:val="single" w:sz="4" w:space="0" w:color="auto"/>
            </w:tcBorders>
          </w:tcPr>
          <w:p w14:paraId="602F2F78" w14:textId="5180D64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D3D04AF" w14:textId="56A889E7"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649F8C"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8E96B3D" w14:textId="4B4999C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DC3EFCF" w14:textId="04DC64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39A5C" w14:textId="26F6B0F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5A42C" w14:textId="3B884D0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231D0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19855B" w14:textId="4C1EB1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L_3A-5A-7A-7A_n257M_UL_7A_n257A</w:t>
            </w:r>
          </w:p>
        </w:tc>
        <w:tc>
          <w:tcPr>
            <w:tcW w:w="1054" w:type="dxa"/>
            <w:tcBorders>
              <w:top w:val="single" w:sz="4" w:space="0" w:color="auto"/>
              <w:left w:val="single" w:sz="4" w:space="0" w:color="auto"/>
              <w:bottom w:val="single" w:sz="4" w:space="0" w:color="auto"/>
              <w:right w:val="single" w:sz="4" w:space="0" w:color="auto"/>
            </w:tcBorders>
          </w:tcPr>
          <w:p w14:paraId="5A1DDEE8" w14:textId="5079ED8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D44DF" w14:textId="709B17CE"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700C5EF"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7D47E9A3" w14:textId="73B6565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ADB0F1F" w14:textId="69BA085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DFEA4F" w14:textId="3F735D9E"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2CAE91" w14:textId="784D4D1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BD3BB2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34C461" w14:textId="24BF46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L_3A-5A-7A-7A_n257L_UL_7A_n257A</w:t>
            </w:r>
          </w:p>
        </w:tc>
        <w:tc>
          <w:tcPr>
            <w:tcW w:w="1054" w:type="dxa"/>
            <w:tcBorders>
              <w:top w:val="single" w:sz="4" w:space="0" w:color="auto"/>
              <w:left w:val="single" w:sz="4" w:space="0" w:color="auto"/>
              <w:bottom w:val="single" w:sz="4" w:space="0" w:color="auto"/>
              <w:right w:val="single" w:sz="4" w:space="0" w:color="auto"/>
            </w:tcBorders>
          </w:tcPr>
          <w:p w14:paraId="375E9042" w14:textId="58EEF86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D117B5" w14:textId="62BC4A2D"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894040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0D874B88" w14:textId="716BB79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694C8B" w14:textId="5C216DF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AA2372" w14:textId="411E22CD"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1EBA09" w14:textId="2BBFEAB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4D7DD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27682F" w14:textId="1858C70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L_3A-5A-7A-7A_n257K_UL_7A_n257A</w:t>
            </w:r>
          </w:p>
        </w:tc>
        <w:tc>
          <w:tcPr>
            <w:tcW w:w="1054" w:type="dxa"/>
            <w:tcBorders>
              <w:top w:val="single" w:sz="4" w:space="0" w:color="auto"/>
              <w:left w:val="single" w:sz="4" w:space="0" w:color="auto"/>
              <w:bottom w:val="single" w:sz="4" w:space="0" w:color="auto"/>
              <w:right w:val="single" w:sz="4" w:space="0" w:color="auto"/>
            </w:tcBorders>
          </w:tcPr>
          <w:p w14:paraId="65D49F80" w14:textId="20D7F71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F7E438" w14:textId="182EF2E4"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C9BA798"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48FAEF57" w14:textId="7A7978D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BCC2E2" w14:textId="2EE7923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8D2F9F" w14:textId="2FA64760" w:rsidR="003D2B62" w:rsidRDefault="003D2B62" w:rsidP="003D2B62">
            <w:pPr>
              <w:pStyle w:val="TAL"/>
              <w:rPr>
                <w:rFonts w:cs="Arial"/>
                <w:sz w:val="16"/>
                <w:szCs w:val="16"/>
                <w:lang w:eastAsia="ja-JP"/>
              </w:rPr>
            </w:pPr>
            <w:r w:rsidRPr="00566404">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68A03C" w14:textId="78C29C5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95967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01A18D" w14:textId="35EBB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L_3A-5A-7A-7A_n257J_UL_7A_n257A</w:t>
            </w:r>
          </w:p>
        </w:tc>
        <w:tc>
          <w:tcPr>
            <w:tcW w:w="1054" w:type="dxa"/>
            <w:tcBorders>
              <w:top w:val="single" w:sz="4" w:space="0" w:color="auto"/>
              <w:left w:val="single" w:sz="4" w:space="0" w:color="auto"/>
              <w:bottom w:val="single" w:sz="4" w:space="0" w:color="auto"/>
              <w:right w:val="single" w:sz="4" w:space="0" w:color="auto"/>
            </w:tcBorders>
          </w:tcPr>
          <w:p w14:paraId="4D9F6388" w14:textId="2F2B14C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BA32EB" w14:textId="22C95A62"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CF4FEC9"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0404B65" w14:textId="3DDF59F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D993C6F" w14:textId="5D3B100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B02087" w14:textId="0464B56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DCA957" w14:textId="1D56A3A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84CA9D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6962AA" w14:textId="301C7D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L_3A-5A-7A-7A_n257I_UL_7A_n257A</w:t>
            </w:r>
          </w:p>
        </w:tc>
        <w:tc>
          <w:tcPr>
            <w:tcW w:w="1054" w:type="dxa"/>
            <w:tcBorders>
              <w:top w:val="single" w:sz="4" w:space="0" w:color="auto"/>
              <w:left w:val="single" w:sz="4" w:space="0" w:color="auto"/>
              <w:bottom w:val="single" w:sz="4" w:space="0" w:color="auto"/>
              <w:right w:val="single" w:sz="4" w:space="0" w:color="auto"/>
            </w:tcBorders>
          </w:tcPr>
          <w:p w14:paraId="16FB0B92" w14:textId="4FF7A90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F7A486" w14:textId="6B1D65C9"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FD0BF9E"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326F8345" w14:textId="2653DF9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B0BB8B1" w14:textId="2B1AC3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B95B36" w14:textId="65CDD8B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ECD24C" w14:textId="23D1327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A71E9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84AD960" w14:textId="3F1132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L_3A-5A-7A-7A_n257H_UL_7A_n257A</w:t>
            </w:r>
          </w:p>
        </w:tc>
        <w:tc>
          <w:tcPr>
            <w:tcW w:w="1054" w:type="dxa"/>
            <w:tcBorders>
              <w:top w:val="single" w:sz="4" w:space="0" w:color="auto"/>
              <w:left w:val="single" w:sz="4" w:space="0" w:color="auto"/>
              <w:bottom w:val="single" w:sz="4" w:space="0" w:color="auto"/>
              <w:right w:val="single" w:sz="4" w:space="0" w:color="auto"/>
            </w:tcBorders>
          </w:tcPr>
          <w:p w14:paraId="1A822C04" w14:textId="11C8638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DF5DC3" w14:textId="4F9FFDE6"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8A23B3"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2A1CC02F" w14:textId="6D88586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C058359" w14:textId="783292F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8CB09E" w14:textId="6026C9B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607B96" w14:textId="70D928A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069A1B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C5548C" w14:textId="5F6D3DD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D</w:t>
            </w:r>
            <w:r w:rsidRPr="0079359E">
              <w:rPr>
                <w:rFonts w:ascii="Arial" w:eastAsia="Malgun Gothic" w:hAnsi="Arial" w:cs="Arial"/>
                <w:sz w:val="16"/>
                <w:szCs w:val="16"/>
                <w:lang w:eastAsia="ko-KR"/>
              </w:rPr>
              <w:t>L_3A-5A-7A-7A_n257G_UL_7A_n257A</w:t>
            </w:r>
          </w:p>
        </w:tc>
        <w:tc>
          <w:tcPr>
            <w:tcW w:w="1054" w:type="dxa"/>
            <w:tcBorders>
              <w:top w:val="single" w:sz="4" w:space="0" w:color="auto"/>
              <w:left w:val="single" w:sz="4" w:space="0" w:color="auto"/>
              <w:bottom w:val="single" w:sz="4" w:space="0" w:color="auto"/>
              <w:right w:val="single" w:sz="4" w:space="0" w:color="auto"/>
            </w:tcBorders>
          </w:tcPr>
          <w:p w14:paraId="2B49399B" w14:textId="7CEB78C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33B25F" w14:textId="7085C2FC" w:rsidR="003D2B62" w:rsidRPr="0079359E" w:rsidRDefault="003D2B62" w:rsidP="003D2B62">
            <w:pPr>
              <w:pStyle w:val="FP"/>
              <w:rPr>
                <w:rFonts w:ascii="Arial" w:eastAsia="Malgun Gothic" w:hAnsi="Arial" w:cs="Arial"/>
                <w:sz w:val="16"/>
                <w:szCs w:val="16"/>
                <w:lang w:eastAsia="ko-KR"/>
              </w:rPr>
            </w:pPr>
            <w:proofErr w:type="spellStart"/>
            <w:r w:rsidRPr="0079359E">
              <w:rPr>
                <w:rFonts w:ascii="Arial" w:eastAsia="Malgun Gothic" w:hAnsi="Arial" w:cs="Arial" w:hint="eastAsia"/>
                <w:sz w:val="16"/>
                <w:szCs w:val="16"/>
                <w:lang w:eastAsia="ko-KR"/>
              </w:rPr>
              <w:t>J</w:t>
            </w:r>
            <w:r w:rsidRPr="0079359E">
              <w:rPr>
                <w:rFonts w:ascii="Arial" w:eastAsia="Malgun Gothic" w:hAnsi="Arial" w:cs="Arial"/>
                <w:sz w:val="16"/>
                <w:szCs w:val="16"/>
                <w:lang w:eastAsia="ko-KR"/>
              </w:rPr>
              <w:t>oonyoung</w:t>
            </w:r>
            <w:proofErr w:type="spellEnd"/>
            <w:r w:rsidRPr="0079359E">
              <w:rPr>
                <w:rFonts w:ascii="Arial" w:eastAsia="Malgun Gothic" w:hAnsi="Arial"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5F9CA5D" w14:textId="77777777" w:rsidR="003D2B62" w:rsidRDefault="003D2B62" w:rsidP="003D2B62">
            <w:pPr>
              <w:pStyle w:val="TAL"/>
              <w:rPr>
                <w:rFonts w:cs="Arial"/>
                <w:sz w:val="16"/>
                <w:szCs w:val="16"/>
                <w:lang w:eastAsia="ja-JP"/>
              </w:rPr>
            </w:pPr>
            <w:r>
              <w:rPr>
                <w:rFonts w:cs="Arial"/>
                <w:sz w:val="16"/>
                <w:szCs w:val="16"/>
                <w:lang w:eastAsia="ja-JP"/>
              </w:rPr>
              <w:t>37.716-31-11: R4-1813771</w:t>
            </w:r>
          </w:p>
          <w:p w14:paraId="614EAFCA" w14:textId="6AD52C1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2BACAF3" w14:textId="5A6F68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089BB3" w14:textId="7E4FCC3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4A108C" w14:textId="5AB5ABA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03276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A99C5D7" w14:textId="6B085D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DC_1A-18A-42A_n257A</w:t>
            </w:r>
          </w:p>
        </w:tc>
        <w:tc>
          <w:tcPr>
            <w:tcW w:w="1054" w:type="dxa"/>
            <w:tcBorders>
              <w:top w:val="single" w:sz="4" w:space="0" w:color="auto"/>
              <w:left w:val="single" w:sz="4" w:space="0" w:color="auto"/>
              <w:bottom w:val="single" w:sz="4" w:space="0" w:color="auto"/>
              <w:right w:val="single" w:sz="4" w:space="0" w:color="auto"/>
            </w:tcBorders>
          </w:tcPr>
          <w:p w14:paraId="484776D0" w14:textId="3AF9CEB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A5DBC1" w14:textId="450AB7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525D626"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DEC8549" w14:textId="17952921" w:rsidR="003D2B62" w:rsidRPr="004F25C0"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5C1F2E6" w14:textId="51D2DF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02FEE" w14:textId="5810AFD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8B9727" w14:textId="1EFC077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B1CCF4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AAC7FC" w14:textId="4B4941E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06C6FA86" w14:textId="5472ADE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859058" w14:textId="57BFCA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F3326" w14:textId="4E349131" w:rsidR="003D2B62" w:rsidRPr="00EA7597" w:rsidRDefault="003D2B62" w:rsidP="003D2B62">
            <w:pPr>
              <w:pStyle w:val="TAL"/>
              <w:rPr>
                <w:rFonts w:cs="Arial"/>
                <w:sz w:val="16"/>
                <w:szCs w:val="16"/>
                <w:lang w:eastAsia="ja-JP"/>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59EE9B" w14:textId="45B63B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2373D1" w14:textId="297B302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D1F0C04" w14:textId="72BCF7F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BD7D7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4C9CF6" w14:textId="0A82B6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DC_1A-18A-42A_n257E</w:t>
            </w:r>
          </w:p>
        </w:tc>
        <w:tc>
          <w:tcPr>
            <w:tcW w:w="1054" w:type="dxa"/>
            <w:tcBorders>
              <w:top w:val="single" w:sz="4" w:space="0" w:color="auto"/>
              <w:left w:val="single" w:sz="4" w:space="0" w:color="auto"/>
              <w:bottom w:val="single" w:sz="4" w:space="0" w:color="auto"/>
              <w:right w:val="single" w:sz="4" w:space="0" w:color="auto"/>
            </w:tcBorders>
          </w:tcPr>
          <w:p w14:paraId="3E2E5DE3" w14:textId="5395251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D4A31C" w14:textId="66B306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823440" w14:textId="51B2F44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1B553E" w14:textId="56826DF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A1E4C5" w14:textId="7B2D1388"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D22AB7" w14:textId="6D8409F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3A16E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8302F8" w14:textId="0312264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DC_1A-18A-42A_n257F</w:t>
            </w:r>
          </w:p>
        </w:tc>
        <w:tc>
          <w:tcPr>
            <w:tcW w:w="1054" w:type="dxa"/>
            <w:tcBorders>
              <w:top w:val="single" w:sz="4" w:space="0" w:color="auto"/>
              <w:left w:val="single" w:sz="4" w:space="0" w:color="auto"/>
              <w:bottom w:val="single" w:sz="4" w:space="0" w:color="auto"/>
              <w:right w:val="single" w:sz="4" w:space="0" w:color="auto"/>
            </w:tcBorders>
          </w:tcPr>
          <w:p w14:paraId="4F15BDDB" w14:textId="6A53D14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216BA1" w14:textId="199ECEB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5788BD"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6D2AB6A2" w14:textId="4925ABE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AAD5911" w14:textId="7D7FF1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3EB087" w14:textId="11CE002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06EC3C" w14:textId="5CE9790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59D5E2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09ACEA" w14:textId="0130BA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DC_1A-18A-42A_n257G</w:t>
            </w:r>
          </w:p>
        </w:tc>
        <w:tc>
          <w:tcPr>
            <w:tcW w:w="1054" w:type="dxa"/>
            <w:tcBorders>
              <w:top w:val="single" w:sz="4" w:space="0" w:color="auto"/>
              <w:left w:val="single" w:sz="4" w:space="0" w:color="auto"/>
              <w:bottom w:val="single" w:sz="4" w:space="0" w:color="auto"/>
              <w:right w:val="single" w:sz="4" w:space="0" w:color="auto"/>
            </w:tcBorders>
          </w:tcPr>
          <w:p w14:paraId="7F3B5F80" w14:textId="457F227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CBBCAE" w14:textId="27C987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A123527" w14:textId="5952C5E0"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8E0020" w14:textId="03D4D3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A76EC4" w14:textId="7356755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51364F" w14:textId="45823CF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78B41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2DEE64" w14:textId="445AD7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DC_1A-18A-42A_n257H</w:t>
            </w:r>
          </w:p>
        </w:tc>
        <w:tc>
          <w:tcPr>
            <w:tcW w:w="1054" w:type="dxa"/>
            <w:tcBorders>
              <w:top w:val="single" w:sz="4" w:space="0" w:color="auto"/>
              <w:left w:val="single" w:sz="4" w:space="0" w:color="auto"/>
              <w:bottom w:val="single" w:sz="4" w:space="0" w:color="auto"/>
              <w:right w:val="single" w:sz="4" w:space="0" w:color="auto"/>
            </w:tcBorders>
          </w:tcPr>
          <w:p w14:paraId="441F5A07" w14:textId="6BF82A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CDA75F" w14:textId="52A7D7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9A9F68" w14:textId="577DFA0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E245F4" w14:textId="30694E0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2A28512" w14:textId="6ACD441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D7DECD" w14:textId="54CC041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C3C87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EF8715" w14:textId="6934D61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DC_1A-18A-42A_n257I</w:t>
            </w:r>
          </w:p>
        </w:tc>
        <w:tc>
          <w:tcPr>
            <w:tcW w:w="1054" w:type="dxa"/>
            <w:tcBorders>
              <w:top w:val="single" w:sz="4" w:space="0" w:color="auto"/>
              <w:left w:val="single" w:sz="4" w:space="0" w:color="auto"/>
              <w:bottom w:val="single" w:sz="4" w:space="0" w:color="auto"/>
              <w:right w:val="single" w:sz="4" w:space="0" w:color="auto"/>
            </w:tcBorders>
          </w:tcPr>
          <w:p w14:paraId="571E170E" w14:textId="2B06222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67598A" w14:textId="6F3F18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FE2DAB9" w14:textId="16EE3F68"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EDD202" w14:textId="31C6C3A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E78A8" w14:textId="2260C8F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87AE75" w14:textId="02CDC98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459E1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C82DFF" w14:textId="171CAA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DC_1A-18A-42A_n257J</w:t>
            </w:r>
          </w:p>
        </w:tc>
        <w:tc>
          <w:tcPr>
            <w:tcW w:w="1054" w:type="dxa"/>
            <w:tcBorders>
              <w:top w:val="single" w:sz="4" w:space="0" w:color="auto"/>
              <w:left w:val="single" w:sz="4" w:space="0" w:color="auto"/>
              <w:bottom w:val="single" w:sz="4" w:space="0" w:color="auto"/>
              <w:right w:val="single" w:sz="4" w:space="0" w:color="auto"/>
            </w:tcBorders>
          </w:tcPr>
          <w:p w14:paraId="70995FBC" w14:textId="41C2586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FA8FCE" w14:textId="4921D2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6BA9E1" w14:textId="4D03303A"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60E09F" w14:textId="2BB7FA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962354" w14:textId="06CDE79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D6391D" w14:textId="5DE2C34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F2FB33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FDFB83" w14:textId="03FA4C4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DC_1A-18A-42A_n257K</w:t>
            </w:r>
          </w:p>
        </w:tc>
        <w:tc>
          <w:tcPr>
            <w:tcW w:w="1054" w:type="dxa"/>
            <w:tcBorders>
              <w:top w:val="single" w:sz="4" w:space="0" w:color="auto"/>
              <w:left w:val="single" w:sz="4" w:space="0" w:color="auto"/>
              <w:bottom w:val="single" w:sz="4" w:space="0" w:color="auto"/>
              <w:right w:val="single" w:sz="4" w:space="0" w:color="auto"/>
            </w:tcBorders>
          </w:tcPr>
          <w:p w14:paraId="10A69DEB" w14:textId="344CDB5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05053A" w14:textId="3A94F1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A67F80" w14:textId="0E5E0A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762DE3" w14:textId="5F6B3C4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B35E1" w14:textId="08944CE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DEDF77" w14:textId="7A218FF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2BF9CD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B24895" w14:textId="7BEFE6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DC_1A-18A-42A_n257L</w:t>
            </w:r>
          </w:p>
        </w:tc>
        <w:tc>
          <w:tcPr>
            <w:tcW w:w="1054" w:type="dxa"/>
            <w:tcBorders>
              <w:top w:val="single" w:sz="4" w:space="0" w:color="auto"/>
              <w:left w:val="single" w:sz="4" w:space="0" w:color="auto"/>
              <w:bottom w:val="single" w:sz="4" w:space="0" w:color="auto"/>
              <w:right w:val="single" w:sz="4" w:space="0" w:color="auto"/>
            </w:tcBorders>
          </w:tcPr>
          <w:p w14:paraId="6E9765DA" w14:textId="3D5D330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2B4159" w14:textId="1A26FE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376D590" w14:textId="48D0F2E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0EBD42B" w14:textId="749E25B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37742D" w14:textId="4401EF7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70B43F" w14:textId="642F61C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AEA4A0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B79BBEA" w14:textId="7926C1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DC_1A-18A-42A_n257M</w:t>
            </w:r>
          </w:p>
        </w:tc>
        <w:tc>
          <w:tcPr>
            <w:tcW w:w="1054" w:type="dxa"/>
            <w:tcBorders>
              <w:top w:val="single" w:sz="4" w:space="0" w:color="auto"/>
              <w:left w:val="single" w:sz="4" w:space="0" w:color="auto"/>
              <w:bottom w:val="single" w:sz="4" w:space="0" w:color="auto"/>
              <w:right w:val="single" w:sz="4" w:space="0" w:color="auto"/>
            </w:tcBorders>
          </w:tcPr>
          <w:p w14:paraId="182ADAAC" w14:textId="5EDF74E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F13CA15" w14:textId="6326FF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3F9BD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53C5A0C" w14:textId="3449B34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7577712" w14:textId="08C6A99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FB8FD" w14:textId="4C45D2A9"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E8BEBD" w14:textId="653EEF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85189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467971" w14:textId="700E53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DC_1A-18A-42C_n257A</w:t>
            </w:r>
          </w:p>
        </w:tc>
        <w:tc>
          <w:tcPr>
            <w:tcW w:w="1054" w:type="dxa"/>
            <w:tcBorders>
              <w:top w:val="single" w:sz="4" w:space="0" w:color="auto"/>
              <w:left w:val="single" w:sz="4" w:space="0" w:color="auto"/>
              <w:bottom w:val="single" w:sz="4" w:space="0" w:color="auto"/>
              <w:right w:val="single" w:sz="4" w:space="0" w:color="auto"/>
            </w:tcBorders>
          </w:tcPr>
          <w:p w14:paraId="25ADBA72" w14:textId="70B6352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D66B74" w14:textId="7A48C3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6EE15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0E4F1EC" w14:textId="5AC88653"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21A7B9" w14:textId="3A6EAD5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2C5EDE" w14:textId="3EA3944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94036DA" w14:textId="551520D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4F3105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6D87C" w14:textId="4BC787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8CBCDA3" w14:textId="40B6FF5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CAFB8" w14:textId="4EF418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0E06F3" w14:textId="130343A4"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2D81B4" w14:textId="2698E99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4D59FAC" w14:textId="6B8DA05C"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25B55B0" w14:textId="3EF0DE4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59728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1EF09A" w14:textId="12EC92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DC_1A-18A-42C_n257E</w:t>
            </w:r>
          </w:p>
        </w:tc>
        <w:tc>
          <w:tcPr>
            <w:tcW w:w="1054" w:type="dxa"/>
            <w:tcBorders>
              <w:top w:val="single" w:sz="4" w:space="0" w:color="auto"/>
              <w:left w:val="single" w:sz="4" w:space="0" w:color="auto"/>
              <w:bottom w:val="single" w:sz="4" w:space="0" w:color="auto"/>
              <w:right w:val="single" w:sz="4" w:space="0" w:color="auto"/>
            </w:tcBorders>
          </w:tcPr>
          <w:p w14:paraId="210111CC" w14:textId="18B1782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1148E62" w14:textId="0414B95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CA7262F" w14:textId="7F469522"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370B815" w14:textId="398B072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52E3C1" w14:textId="4CC98ABD"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F8530E" w14:textId="20A88E3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82FCA9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A0AA764" w14:textId="3C7B68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DC_1A-18A-42C_n257F</w:t>
            </w:r>
          </w:p>
        </w:tc>
        <w:tc>
          <w:tcPr>
            <w:tcW w:w="1054" w:type="dxa"/>
            <w:tcBorders>
              <w:top w:val="single" w:sz="4" w:space="0" w:color="auto"/>
              <w:left w:val="single" w:sz="4" w:space="0" w:color="auto"/>
              <w:bottom w:val="single" w:sz="4" w:space="0" w:color="auto"/>
              <w:right w:val="single" w:sz="4" w:space="0" w:color="auto"/>
            </w:tcBorders>
          </w:tcPr>
          <w:p w14:paraId="35C49AF2" w14:textId="6566F2CA"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78F3CE" w14:textId="5C15D73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051702"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052E0107" w14:textId="7D50696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A1F31" w14:textId="7D64EB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BB76BD" w14:textId="1EBF8D11"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C705A0" w14:textId="13A18E6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E45FD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8BA74E" w14:textId="363E3EE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DC_1A-18A-42C_n257G</w:t>
            </w:r>
          </w:p>
        </w:tc>
        <w:tc>
          <w:tcPr>
            <w:tcW w:w="1054" w:type="dxa"/>
            <w:tcBorders>
              <w:top w:val="single" w:sz="4" w:space="0" w:color="auto"/>
              <w:left w:val="single" w:sz="4" w:space="0" w:color="auto"/>
              <w:bottom w:val="single" w:sz="4" w:space="0" w:color="auto"/>
              <w:right w:val="single" w:sz="4" w:space="0" w:color="auto"/>
            </w:tcBorders>
          </w:tcPr>
          <w:p w14:paraId="4B9E20DE" w14:textId="0CFF344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FD412" w14:textId="0A0F58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3576DD6" w14:textId="51D4402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C1D8687" w14:textId="37DFD8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BED66F" w14:textId="758E3014"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356804" w14:textId="0B4C1F5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C69097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5D5BA2" w14:textId="649DE37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DC_1A-18A-42C_n257H</w:t>
            </w:r>
          </w:p>
        </w:tc>
        <w:tc>
          <w:tcPr>
            <w:tcW w:w="1054" w:type="dxa"/>
            <w:tcBorders>
              <w:top w:val="single" w:sz="4" w:space="0" w:color="auto"/>
              <w:left w:val="single" w:sz="4" w:space="0" w:color="auto"/>
              <w:bottom w:val="single" w:sz="4" w:space="0" w:color="auto"/>
              <w:right w:val="single" w:sz="4" w:space="0" w:color="auto"/>
            </w:tcBorders>
          </w:tcPr>
          <w:p w14:paraId="0691340A" w14:textId="182C2B2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86237A" w14:textId="72F12C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40BA982" w14:textId="56ADC2F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729DD1" w14:textId="025BD0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1D409A" w14:textId="648EAF57"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444071" w14:textId="5BA8066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B2FFA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A0FB7" w14:textId="6AB9FD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DC_1A-18A-42C_n257I</w:t>
            </w:r>
          </w:p>
        </w:tc>
        <w:tc>
          <w:tcPr>
            <w:tcW w:w="1054" w:type="dxa"/>
            <w:tcBorders>
              <w:top w:val="single" w:sz="4" w:space="0" w:color="auto"/>
              <w:left w:val="single" w:sz="4" w:space="0" w:color="auto"/>
              <w:bottom w:val="single" w:sz="4" w:space="0" w:color="auto"/>
              <w:right w:val="single" w:sz="4" w:space="0" w:color="auto"/>
            </w:tcBorders>
          </w:tcPr>
          <w:p w14:paraId="3519B640" w14:textId="7C36B34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7175C4" w14:textId="5B8BC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BFA2BD" w14:textId="631CD9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7D311E4" w14:textId="580AAEB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21A84" w14:textId="2B151B30"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A006C2" w14:textId="37E000C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061D6E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1CBC5C" w14:textId="147DBB7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DC_1A-18A-42C_n257J</w:t>
            </w:r>
          </w:p>
        </w:tc>
        <w:tc>
          <w:tcPr>
            <w:tcW w:w="1054" w:type="dxa"/>
            <w:tcBorders>
              <w:top w:val="single" w:sz="4" w:space="0" w:color="auto"/>
              <w:left w:val="single" w:sz="4" w:space="0" w:color="auto"/>
              <w:bottom w:val="single" w:sz="4" w:space="0" w:color="auto"/>
              <w:right w:val="single" w:sz="4" w:space="0" w:color="auto"/>
            </w:tcBorders>
          </w:tcPr>
          <w:p w14:paraId="3C730ECE" w14:textId="368DF83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0BD891" w14:textId="30C156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800373" w14:textId="64D5471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4112547" w14:textId="278AF5F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CFC7BE" w14:textId="73D11D85"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E2EB1A4" w14:textId="27163BE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83E6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BF789C" w14:textId="2B26AB7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DC_1A-18A-42C_n257K</w:t>
            </w:r>
          </w:p>
        </w:tc>
        <w:tc>
          <w:tcPr>
            <w:tcW w:w="1054" w:type="dxa"/>
            <w:tcBorders>
              <w:top w:val="single" w:sz="4" w:space="0" w:color="auto"/>
              <w:left w:val="single" w:sz="4" w:space="0" w:color="auto"/>
              <w:bottom w:val="single" w:sz="4" w:space="0" w:color="auto"/>
              <w:right w:val="single" w:sz="4" w:space="0" w:color="auto"/>
            </w:tcBorders>
          </w:tcPr>
          <w:p w14:paraId="0482C2A1" w14:textId="058C6F2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77158AE" w14:textId="105D83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63DBE9" w14:textId="6515C64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F8452D" w14:textId="1B03BFF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82866B" w14:textId="4D63024E"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6BA41F" w14:textId="01B9B7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DDCF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032C2E" w14:textId="3B72510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DC_1A-18A-42C_n257L</w:t>
            </w:r>
          </w:p>
        </w:tc>
        <w:tc>
          <w:tcPr>
            <w:tcW w:w="1054" w:type="dxa"/>
            <w:tcBorders>
              <w:top w:val="single" w:sz="4" w:space="0" w:color="auto"/>
              <w:left w:val="single" w:sz="4" w:space="0" w:color="auto"/>
              <w:bottom w:val="single" w:sz="4" w:space="0" w:color="auto"/>
              <w:right w:val="single" w:sz="4" w:space="0" w:color="auto"/>
            </w:tcBorders>
          </w:tcPr>
          <w:p w14:paraId="57C29B4E" w14:textId="2B9BBD6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CCDAD2" w14:textId="610689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3A22C" w14:textId="0F655C9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DA163CD" w14:textId="4A8DDD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E85F1" w14:textId="71C157BB"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E5398E" w14:textId="469D644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C4B524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7F7BCB" w14:textId="609F9A3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DC_1A-18A-42C_n257M</w:t>
            </w:r>
          </w:p>
        </w:tc>
        <w:tc>
          <w:tcPr>
            <w:tcW w:w="1054" w:type="dxa"/>
            <w:tcBorders>
              <w:top w:val="single" w:sz="4" w:space="0" w:color="auto"/>
              <w:left w:val="single" w:sz="4" w:space="0" w:color="auto"/>
              <w:bottom w:val="single" w:sz="4" w:space="0" w:color="auto"/>
              <w:right w:val="single" w:sz="4" w:space="0" w:color="auto"/>
            </w:tcBorders>
          </w:tcPr>
          <w:p w14:paraId="71BD1E51" w14:textId="65ED4EC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410820" w14:textId="7FD39B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E9D2FE" w14:textId="77777777" w:rsidR="003D2B62" w:rsidRDefault="003D2B62" w:rsidP="003D2B62">
            <w:pPr>
              <w:pStyle w:val="TAL"/>
              <w:rPr>
                <w:rFonts w:cs="Arial"/>
                <w:sz w:val="16"/>
                <w:szCs w:val="16"/>
                <w:lang w:eastAsia="ja-JP"/>
              </w:rPr>
            </w:pPr>
            <w:r>
              <w:rPr>
                <w:rFonts w:cs="Arial"/>
                <w:sz w:val="16"/>
                <w:szCs w:val="16"/>
                <w:lang w:eastAsia="ja-JP"/>
              </w:rPr>
              <w:t>37.716-31-11: R4-1812752</w:t>
            </w:r>
          </w:p>
          <w:p w14:paraId="7CE1B9D1" w14:textId="755023E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AA2936A" w14:textId="1F1D4C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FE3986" w14:textId="05A67BBF" w:rsidR="003D2B62" w:rsidRDefault="003D2B62" w:rsidP="003D2B62">
            <w:pPr>
              <w:pStyle w:val="TAL"/>
              <w:rPr>
                <w:rFonts w:cs="Arial"/>
                <w:sz w:val="16"/>
                <w:szCs w:val="16"/>
                <w:lang w:eastAsia="ja-JP"/>
              </w:rPr>
            </w:pPr>
            <w:r w:rsidRPr="00D15867">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8F1B8CD" w14:textId="4847C35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1915D9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FD62F9" w14:textId="40C0A9B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A-18A-42A_n257A</w:t>
            </w:r>
          </w:p>
        </w:tc>
        <w:tc>
          <w:tcPr>
            <w:tcW w:w="1054" w:type="dxa"/>
            <w:tcBorders>
              <w:top w:val="single" w:sz="4" w:space="0" w:color="auto"/>
              <w:left w:val="single" w:sz="4" w:space="0" w:color="auto"/>
              <w:bottom w:val="single" w:sz="4" w:space="0" w:color="auto"/>
              <w:right w:val="single" w:sz="4" w:space="0" w:color="auto"/>
            </w:tcBorders>
          </w:tcPr>
          <w:p w14:paraId="0CCAD89B" w14:textId="3A3CE53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CE4663C" w14:textId="23B5AD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7F2A25"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132E0EA" w14:textId="0F80886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7EB5808" w14:textId="041CF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9D21BD" w14:textId="1FA2628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245302" w14:textId="63CEAA2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3B03D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4BD28B" w14:textId="3B2A47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16D8E348" w14:textId="5FF55C5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941142" w14:textId="1B3FD9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6CB1F" w14:textId="3E9E579D"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8B3C4D" w14:textId="0A631EF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4039" w14:textId="1895D8B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CD93EB" w14:textId="43F106F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30636C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0A3E07" w14:textId="40707A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A-18A-42A_n257E</w:t>
            </w:r>
          </w:p>
        </w:tc>
        <w:tc>
          <w:tcPr>
            <w:tcW w:w="1054" w:type="dxa"/>
            <w:tcBorders>
              <w:top w:val="single" w:sz="4" w:space="0" w:color="auto"/>
              <w:left w:val="single" w:sz="4" w:space="0" w:color="auto"/>
              <w:bottom w:val="single" w:sz="4" w:space="0" w:color="auto"/>
              <w:right w:val="single" w:sz="4" w:space="0" w:color="auto"/>
            </w:tcBorders>
          </w:tcPr>
          <w:p w14:paraId="19FA869C" w14:textId="361F78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0AD016" w14:textId="0E07325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DDA56C" w14:textId="5B93E971"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A1FFA5F" w14:textId="10A3FE5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4FC0F" w14:textId="2918129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D6945A" w14:textId="029F3B5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8032A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0FC5EE" w14:textId="2C8651C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A-18A-42A_n257F</w:t>
            </w:r>
          </w:p>
        </w:tc>
        <w:tc>
          <w:tcPr>
            <w:tcW w:w="1054" w:type="dxa"/>
            <w:tcBorders>
              <w:top w:val="single" w:sz="4" w:space="0" w:color="auto"/>
              <w:left w:val="single" w:sz="4" w:space="0" w:color="auto"/>
              <w:bottom w:val="single" w:sz="4" w:space="0" w:color="auto"/>
              <w:right w:val="single" w:sz="4" w:space="0" w:color="auto"/>
            </w:tcBorders>
          </w:tcPr>
          <w:p w14:paraId="7D29143F" w14:textId="37FD090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FABE75" w14:textId="0CE4A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FDFC1C"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4D6954DC" w14:textId="3ABDA1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CE96B44" w14:textId="31B4DC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C4E666" w14:textId="0B6ED2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9C79099" w14:textId="46A1EF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54C72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E48141" w14:textId="30D6CF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A-18A-42A_n257G</w:t>
            </w:r>
          </w:p>
        </w:tc>
        <w:tc>
          <w:tcPr>
            <w:tcW w:w="1054" w:type="dxa"/>
            <w:tcBorders>
              <w:top w:val="single" w:sz="4" w:space="0" w:color="auto"/>
              <w:left w:val="single" w:sz="4" w:space="0" w:color="auto"/>
              <w:bottom w:val="single" w:sz="4" w:space="0" w:color="auto"/>
              <w:right w:val="single" w:sz="4" w:space="0" w:color="auto"/>
            </w:tcBorders>
          </w:tcPr>
          <w:p w14:paraId="733F98DD" w14:textId="3BE5231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9D858F5" w14:textId="57E392B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D9A6D1" w14:textId="546F71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7E16469" w14:textId="4D6756D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D5EABB" w14:textId="666AD47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9AF8ED" w14:textId="637DA23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31583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39C80" w14:textId="3B7204B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A-18A-42A_n257H</w:t>
            </w:r>
          </w:p>
        </w:tc>
        <w:tc>
          <w:tcPr>
            <w:tcW w:w="1054" w:type="dxa"/>
            <w:tcBorders>
              <w:top w:val="single" w:sz="4" w:space="0" w:color="auto"/>
              <w:left w:val="single" w:sz="4" w:space="0" w:color="auto"/>
              <w:bottom w:val="single" w:sz="4" w:space="0" w:color="auto"/>
              <w:right w:val="single" w:sz="4" w:space="0" w:color="auto"/>
            </w:tcBorders>
          </w:tcPr>
          <w:p w14:paraId="47E7CB58" w14:textId="202BCB7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70B794" w14:textId="089E97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3F5C9D" w14:textId="526FEEA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D0E78C" w14:textId="65C4158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4FD101" w14:textId="1E256EFB"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1209FA" w14:textId="39045E3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FC717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AB8B05" w14:textId="63D1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A-18A-42A_n257I</w:t>
            </w:r>
          </w:p>
        </w:tc>
        <w:tc>
          <w:tcPr>
            <w:tcW w:w="1054" w:type="dxa"/>
            <w:tcBorders>
              <w:top w:val="single" w:sz="4" w:space="0" w:color="auto"/>
              <w:left w:val="single" w:sz="4" w:space="0" w:color="auto"/>
              <w:bottom w:val="single" w:sz="4" w:space="0" w:color="auto"/>
              <w:right w:val="single" w:sz="4" w:space="0" w:color="auto"/>
            </w:tcBorders>
          </w:tcPr>
          <w:p w14:paraId="5E013760" w14:textId="6F932E6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FB641AD" w14:textId="651655D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0287F4" w14:textId="2B23151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266A18" w14:textId="779EF09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0D504" w14:textId="53DDF374"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8BA11" w14:textId="6E99AB8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15595F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638E13" w14:textId="6B66897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A-18A-42A_n257J</w:t>
            </w:r>
          </w:p>
        </w:tc>
        <w:tc>
          <w:tcPr>
            <w:tcW w:w="1054" w:type="dxa"/>
            <w:tcBorders>
              <w:top w:val="single" w:sz="4" w:space="0" w:color="auto"/>
              <w:left w:val="single" w:sz="4" w:space="0" w:color="auto"/>
              <w:bottom w:val="single" w:sz="4" w:space="0" w:color="auto"/>
              <w:right w:val="single" w:sz="4" w:space="0" w:color="auto"/>
            </w:tcBorders>
          </w:tcPr>
          <w:p w14:paraId="524E5208" w14:textId="57B422D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ADE2A9" w14:textId="672DF5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6DD3A7F" w14:textId="7BED1BC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19F075" w14:textId="18575F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E2A7592" w14:textId="7663B44A"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ED3D4D" w14:textId="536503D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E2A742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254AE9" w14:textId="3DB718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A-18A-42A_n257K</w:t>
            </w:r>
          </w:p>
        </w:tc>
        <w:tc>
          <w:tcPr>
            <w:tcW w:w="1054" w:type="dxa"/>
            <w:tcBorders>
              <w:top w:val="single" w:sz="4" w:space="0" w:color="auto"/>
              <w:left w:val="single" w:sz="4" w:space="0" w:color="auto"/>
              <w:bottom w:val="single" w:sz="4" w:space="0" w:color="auto"/>
              <w:right w:val="single" w:sz="4" w:space="0" w:color="auto"/>
            </w:tcBorders>
          </w:tcPr>
          <w:p w14:paraId="71B79061" w14:textId="34270A5B"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ABADF" w14:textId="274B92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4FCA90" w14:textId="52505865"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1AD014" w14:textId="65507D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AD59F8" w14:textId="61DFB2B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615C9B" w14:textId="381D9E9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E8A830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F4E30D" w14:textId="42D1C34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A-18A-42A_n257L</w:t>
            </w:r>
          </w:p>
        </w:tc>
        <w:tc>
          <w:tcPr>
            <w:tcW w:w="1054" w:type="dxa"/>
            <w:tcBorders>
              <w:top w:val="single" w:sz="4" w:space="0" w:color="auto"/>
              <w:left w:val="single" w:sz="4" w:space="0" w:color="auto"/>
              <w:bottom w:val="single" w:sz="4" w:space="0" w:color="auto"/>
              <w:right w:val="single" w:sz="4" w:space="0" w:color="auto"/>
            </w:tcBorders>
          </w:tcPr>
          <w:p w14:paraId="3CB734E0" w14:textId="043DD19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745655" w14:textId="264847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20D65E" w14:textId="6F5BFB1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BCCA5AC" w14:textId="635A893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FC82F1" w14:textId="68A0197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63807A8" w14:textId="19AFA6B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85C98D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E39566" w14:textId="0361367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w:t>
            </w:r>
            <w:r w:rsidRPr="0079359E">
              <w:rPr>
                <w:rFonts w:ascii="Arial" w:eastAsia="Malgun Gothic" w:hAnsi="Arial" w:cs="Arial" w:hint="eastAsia"/>
                <w:sz w:val="16"/>
                <w:szCs w:val="16"/>
                <w:lang w:eastAsia="ko-KR"/>
              </w:rPr>
              <w:t>3</w:t>
            </w:r>
            <w:r w:rsidRPr="0079359E">
              <w:rPr>
                <w:rFonts w:ascii="Arial" w:eastAsia="Malgun Gothic" w:hAnsi="Arial" w:cs="Arial"/>
                <w:sz w:val="16"/>
                <w:szCs w:val="16"/>
                <w:lang w:eastAsia="ko-KR"/>
              </w:rPr>
              <w:t>A-18A-42A_n257M</w:t>
            </w:r>
          </w:p>
        </w:tc>
        <w:tc>
          <w:tcPr>
            <w:tcW w:w="1054" w:type="dxa"/>
            <w:tcBorders>
              <w:top w:val="single" w:sz="4" w:space="0" w:color="auto"/>
              <w:left w:val="single" w:sz="4" w:space="0" w:color="auto"/>
              <w:bottom w:val="single" w:sz="4" w:space="0" w:color="auto"/>
              <w:right w:val="single" w:sz="4" w:space="0" w:color="auto"/>
            </w:tcBorders>
          </w:tcPr>
          <w:p w14:paraId="3AE73402" w14:textId="4374624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C31548" w14:textId="745673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7E7AC78"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21143BDB" w14:textId="2DD03C7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0490C17" w14:textId="029C471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61856E" w14:textId="35C7C7C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4893D9" w14:textId="4DF17A6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1A26E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867F2" w14:textId="2F6D7A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DC_3A-18A-42C_n257A</w:t>
            </w:r>
          </w:p>
        </w:tc>
        <w:tc>
          <w:tcPr>
            <w:tcW w:w="1054" w:type="dxa"/>
            <w:tcBorders>
              <w:top w:val="single" w:sz="4" w:space="0" w:color="auto"/>
              <w:left w:val="single" w:sz="4" w:space="0" w:color="auto"/>
              <w:bottom w:val="single" w:sz="4" w:space="0" w:color="auto"/>
              <w:right w:val="single" w:sz="4" w:space="0" w:color="auto"/>
            </w:tcBorders>
          </w:tcPr>
          <w:p w14:paraId="0DE876EC" w14:textId="15F9B40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A270491" w14:textId="43EC653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2D1FF"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35E6F76F" w14:textId="659EE40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AF1F1C" w14:textId="43F0CC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496171" w14:textId="73BD50D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C1806" w14:textId="3199101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70B98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52F500" w14:textId="62EAE9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w:t>
            </w:r>
            <w:r w:rsidRPr="0079359E">
              <w:rPr>
                <w:rFonts w:ascii="Arial" w:eastAsia="Malgun Gothic" w:hAnsi="Arial" w:cs="Arial" w:hint="eastAsia"/>
                <w:sz w:val="16"/>
                <w:szCs w:val="16"/>
                <w:lang w:eastAsia="ko-KR"/>
              </w:rPr>
              <w:t>D</w:t>
            </w:r>
          </w:p>
        </w:tc>
        <w:tc>
          <w:tcPr>
            <w:tcW w:w="1054" w:type="dxa"/>
            <w:tcBorders>
              <w:top w:val="single" w:sz="4" w:space="0" w:color="auto"/>
              <w:left w:val="single" w:sz="4" w:space="0" w:color="auto"/>
              <w:bottom w:val="single" w:sz="4" w:space="0" w:color="auto"/>
              <w:right w:val="single" w:sz="4" w:space="0" w:color="auto"/>
            </w:tcBorders>
          </w:tcPr>
          <w:p w14:paraId="2F8DEACD" w14:textId="6906D02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5803A" w14:textId="7184C4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C53565" w14:textId="36BDCBB3"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9E3523" w14:textId="580C43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696A8F" w14:textId="686EF41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29F0E6" w14:textId="3A0241E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8026A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0793279" w14:textId="2FB662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DC_3A-18A-42C_n257E</w:t>
            </w:r>
          </w:p>
        </w:tc>
        <w:tc>
          <w:tcPr>
            <w:tcW w:w="1054" w:type="dxa"/>
            <w:tcBorders>
              <w:top w:val="single" w:sz="4" w:space="0" w:color="auto"/>
              <w:left w:val="single" w:sz="4" w:space="0" w:color="auto"/>
              <w:bottom w:val="single" w:sz="4" w:space="0" w:color="auto"/>
              <w:right w:val="single" w:sz="4" w:space="0" w:color="auto"/>
            </w:tcBorders>
          </w:tcPr>
          <w:p w14:paraId="34921E9B" w14:textId="02EE7D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ACE132" w14:textId="046CFB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748208A" w14:textId="2A3C5A2F"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515451F" w14:textId="03A6A67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097AD3" w14:textId="38C4319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B9ABD9" w14:textId="4034342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95E56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570EEC" w14:textId="13265A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DC_3A-18A-42C_n257F</w:t>
            </w:r>
          </w:p>
        </w:tc>
        <w:tc>
          <w:tcPr>
            <w:tcW w:w="1054" w:type="dxa"/>
            <w:tcBorders>
              <w:top w:val="single" w:sz="4" w:space="0" w:color="auto"/>
              <w:left w:val="single" w:sz="4" w:space="0" w:color="auto"/>
              <w:bottom w:val="single" w:sz="4" w:space="0" w:color="auto"/>
              <w:right w:val="single" w:sz="4" w:space="0" w:color="auto"/>
            </w:tcBorders>
          </w:tcPr>
          <w:p w14:paraId="35E4493A" w14:textId="41643456"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DA1994" w14:textId="07BA62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B9DAEF7"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7713FEA1" w14:textId="0B4E00D7"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1C6BB6" w14:textId="2DC108E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5CFD75" w14:textId="5EE9BF52"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745144" w14:textId="0423EE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26994C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7D34A2" w14:textId="077C96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DC_3A-18A-42C_n257G</w:t>
            </w:r>
          </w:p>
        </w:tc>
        <w:tc>
          <w:tcPr>
            <w:tcW w:w="1054" w:type="dxa"/>
            <w:tcBorders>
              <w:top w:val="single" w:sz="4" w:space="0" w:color="auto"/>
              <w:left w:val="single" w:sz="4" w:space="0" w:color="auto"/>
              <w:bottom w:val="single" w:sz="4" w:space="0" w:color="auto"/>
              <w:right w:val="single" w:sz="4" w:space="0" w:color="auto"/>
            </w:tcBorders>
          </w:tcPr>
          <w:p w14:paraId="545917A6" w14:textId="51B950C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ED0B40" w14:textId="7591990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D58F2F" w14:textId="685C93D7"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3E2DE81" w14:textId="717ACB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7EF24C" w14:textId="46D1C25C"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23C21" w14:textId="52EB2C0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F5F6BE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9FCEB6" w14:textId="5ABC011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DC_3A-18A-42C_n257H</w:t>
            </w:r>
          </w:p>
        </w:tc>
        <w:tc>
          <w:tcPr>
            <w:tcW w:w="1054" w:type="dxa"/>
            <w:tcBorders>
              <w:top w:val="single" w:sz="4" w:space="0" w:color="auto"/>
              <w:left w:val="single" w:sz="4" w:space="0" w:color="auto"/>
              <w:bottom w:val="single" w:sz="4" w:space="0" w:color="auto"/>
              <w:right w:val="single" w:sz="4" w:space="0" w:color="auto"/>
            </w:tcBorders>
          </w:tcPr>
          <w:p w14:paraId="1FC9FD14" w14:textId="7981DC3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E9D64" w14:textId="7DEF59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CE8D6DA" w14:textId="42A085FB"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8734A6" w14:textId="2304EB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B9AC5" w14:textId="1BD0514D"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B6D68EE" w14:textId="3CBF865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50F6F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77B123" w14:textId="0C3B214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DC_3A-18A-42C_n257I</w:t>
            </w:r>
          </w:p>
        </w:tc>
        <w:tc>
          <w:tcPr>
            <w:tcW w:w="1054" w:type="dxa"/>
            <w:tcBorders>
              <w:top w:val="single" w:sz="4" w:space="0" w:color="auto"/>
              <w:left w:val="single" w:sz="4" w:space="0" w:color="auto"/>
              <w:bottom w:val="single" w:sz="4" w:space="0" w:color="auto"/>
              <w:right w:val="single" w:sz="4" w:space="0" w:color="auto"/>
            </w:tcBorders>
          </w:tcPr>
          <w:p w14:paraId="6FD3627B" w14:textId="5377E363"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75EF90" w14:textId="255713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7429ED" w14:textId="2340D716"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1792EEF" w14:textId="1A92C07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0A4564" w14:textId="1E76428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214DA82" w14:textId="68DFA73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7F108D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DB44D9" w14:textId="24EC14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DC_3A-18A-42C_n257J</w:t>
            </w:r>
          </w:p>
        </w:tc>
        <w:tc>
          <w:tcPr>
            <w:tcW w:w="1054" w:type="dxa"/>
            <w:tcBorders>
              <w:top w:val="single" w:sz="4" w:space="0" w:color="auto"/>
              <w:left w:val="single" w:sz="4" w:space="0" w:color="auto"/>
              <w:bottom w:val="single" w:sz="4" w:space="0" w:color="auto"/>
              <w:right w:val="single" w:sz="4" w:space="0" w:color="auto"/>
            </w:tcBorders>
          </w:tcPr>
          <w:p w14:paraId="2EED09D5" w14:textId="0FDEB675"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69EF16A" w14:textId="6315CA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A062D3" w14:textId="098825D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FC0108" w14:textId="671F16D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C07B95" w14:textId="46E9BC1F"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51B747" w14:textId="59D43D3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6451FE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B1E618" w14:textId="54E5D5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DC_3A-18A-42C_n257K</w:t>
            </w:r>
          </w:p>
        </w:tc>
        <w:tc>
          <w:tcPr>
            <w:tcW w:w="1054" w:type="dxa"/>
            <w:tcBorders>
              <w:top w:val="single" w:sz="4" w:space="0" w:color="auto"/>
              <w:left w:val="single" w:sz="4" w:space="0" w:color="auto"/>
              <w:bottom w:val="single" w:sz="4" w:space="0" w:color="auto"/>
              <w:right w:val="single" w:sz="4" w:space="0" w:color="auto"/>
            </w:tcBorders>
          </w:tcPr>
          <w:p w14:paraId="1BD4EDFA" w14:textId="1031288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BA5FB1" w14:textId="208A9D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F5FB44" w14:textId="47212B9C"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B5441B" w14:textId="3E3C4D0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02A8EE" w14:textId="0D31581E"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17AC99" w14:textId="306F838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A4B49E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475BB2" w14:textId="655E72D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DC_3A-18A-42C_n257L</w:t>
            </w:r>
          </w:p>
        </w:tc>
        <w:tc>
          <w:tcPr>
            <w:tcW w:w="1054" w:type="dxa"/>
            <w:tcBorders>
              <w:top w:val="single" w:sz="4" w:space="0" w:color="auto"/>
              <w:left w:val="single" w:sz="4" w:space="0" w:color="auto"/>
              <w:bottom w:val="single" w:sz="4" w:space="0" w:color="auto"/>
              <w:right w:val="single" w:sz="4" w:space="0" w:color="auto"/>
            </w:tcBorders>
          </w:tcPr>
          <w:p w14:paraId="4195AA7C" w14:textId="73677E3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BA2367" w14:textId="2BB337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0ECDD6A" w14:textId="5E92CC79" w:rsidR="003D2B62" w:rsidRDefault="003D2B62" w:rsidP="003D2B62">
            <w:pPr>
              <w:pStyle w:val="TAL"/>
              <w:rPr>
                <w:rFonts w:cs="Arial"/>
                <w:color w:val="000000"/>
                <w:sz w:val="16"/>
                <w:szCs w:val="16"/>
              </w:rPr>
            </w:pPr>
            <w:r w:rsidRPr="00F54276">
              <w:rPr>
                <w:rFonts w:cs="Arial"/>
                <w:sz w:val="16"/>
                <w:szCs w:val="16"/>
                <w:lang w:eastAsia="ja-JP"/>
              </w:rPr>
              <w:t xml:space="preserve">38.101-3: </w:t>
            </w:r>
            <w:r w:rsidRPr="00EA7597">
              <w:rPr>
                <w:rFonts w:cs="Arial"/>
                <w:sz w:val="16"/>
                <w:szCs w:val="16"/>
                <w:lang w:eastAsia="ja-JP"/>
              </w:rPr>
              <w:t>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F711C9" w14:textId="41161B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72239D" w14:textId="6FDE3226"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CCFE7A" w14:textId="1490BDD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8D27D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B0782B" w14:textId="6E2496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DC_3A-18A-42C_n257M</w:t>
            </w:r>
          </w:p>
        </w:tc>
        <w:tc>
          <w:tcPr>
            <w:tcW w:w="1054" w:type="dxa"/>
            <w:tcBorders>
              <w:top w:val="single" w:sz="4" w:space="0" w:color="auto"/>
              <w:left w:val="single" w:sz="4" w:space="0" w:color="auto"/>
              <w:bottom w:val="single" w:sz="4" w:space="0" w:color="auto"/>
              <w:right w:val="single" w:sz="4" w:space="0" w:color="auto"/>
            </w:tcBorders>
          </w:tcPr>
          <w:p w14:paraId="24FEF0F3" w14:textId="0CAAA22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6E6055" w14:textId="05E52E2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82FA0B" w14:textId="77777777" w:rsidR="003D2B62" w:rsidRDefault="003D2B62" w:rsidP="003D2B62">
            <w:pPr>
              <w:pStyle w:val="TAL"/>
              <w:rPr>
                <w:rFonts w:cs="Arial"/>
                <w:sz w:val="16"/>
                <w:szCs w:val="16"/>
                <w:lang w:eastAsia="ja-JP"/>
              </w:rPr>
            </w:pPr>
            <w:r>
              <w:rPr>
                <w:rFonts w:cs="Arial"/>
                <w:sz w:val="16"/>
                <w:szCs w:val="16"/>
                <w:lang w:eastAsia="ja-JP"/>
              </w:rPr>
              <w:t>37.716-31-11: R4-1812753</w:t>
            </w:r>
          </w:p>
          <w:p w14:paraId="1C7296B7" w14:textId="1DBF4BD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30CAB4A" w14:textId="0FD08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43AA8" w14:textId="61D1B671"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B1B13C6" w14:textId="0B72C65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F929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B990DE" w14:textId="1CA9C6C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DC_1A-3A-41A_n257D</w:t>
            </w:r>
          </w:p>
        </w:tc>
        <w:tc>
          <w:tcPr>
            <w:tcW w:w="1054" w:type="dxa"/>
            <w:tcBorders>
              <w:top w:val="single" w:sz="4" w:space="0" w:color="auto"/>
              <w:left w:val="single" w:sz="4" w:space="0" w:color="auto"/>
              <w:bottom w:val="single" w:sz="4" w:space="0" w:color="auto"/>
              <w:right w:val="single" w:sz="4" w:space="0" w:color="auto"/>
            </w:tcBorders>
          </w:tcPr>
          <w:p w14:paraId="1BF769D8" w14:textId="383C547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DA44B19" w14:textId="7D81BA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2E1F0CD" w14:textId="40BB1EC4"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DF9F8B" w14:textId="4D30983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F884BE" w14:textId="4FB2FC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209406B" w14:textId="0BC6895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1B00AD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4786D3" w14:textId="699C64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DC_1A-3A-41A_n257E</w:t>
            </w:r>
          </w:p>
        </w:tc>
        <w:tc>
          <w:tcPr>
            <w:tcW w:w="1054" w:type="dxa"/>
            <w:tcBorders>
              <w:top w:val="single" w:sz="4" w:space="0" w:color="auto"/>
              <w:left w:val="single" w:sz="4" w:space="0" w:color="auto"/>
              <w:bottom w:val="single" w:sz="4" w:space="0" w:color="auto"/>
              <w:right w:val="single" w:sz="4" w:space="0" w:color="auto"/>
            </w:tcBorders>
          </w:tcPr>
          <w:p w14:paraId="320C3627" w14:textId="2FCEE56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86466B" w14:textId="2F43DF9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F483EF4" w14:textId="659812C0" w:rsidR="003D2B62" w:rsidRDefault="003D2B62" w:rsidP="003D2B62">
            <w:pPr>
              <w:pStyle w:val="TAL"/>
              <w:rPr>
                <w:rFonts w:cs="Arial"/>
                <w:color w:val="000000"/>
                <w:sz w:val="16"/>
                <w:szCs w:val="16"/>
              </w:rPr>
            </w:pPr>
            <w:r w:rsidRPr="00A500B4">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A3E671" w14:textId="5A8E8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CC41B0" w14:textId="75E31608"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200BF19" w14:textId="09AFF25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8BF7A4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ECA61" w14:textId="64C1F2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DC_1A-3A-41A_n257F</w:t>
            </w:r>
          </w:p>
        </w:tc>
        <w:tc>
          <w:tcPr>
            <w:tcW w:w="1054" w:type="dxa"/>
            <w:tcBorders>
              <w:top w:val="single" w:sz="4" w:space="0" w:color="auto"/>
              <w:left w:val="single" w:sz="4" w:space="0" w:color="auto"/>
              <w:bottom w:val="single" w:sz="4" w:space="0" w:color="auto"/>
              <w:right w:val="single" w:sz="4" w:space="0" w:color="auto"/>
            </w:tcBorders>
          </w:tcPr>
          <w:p w14:paraId="5E66BA10" w14:textId="7F7EC95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FCD4F3" w14:textId="3DFFFF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CD5AC2"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F823FA6" w14:textId="371FB4A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2D0A72E" w14:textId="3DF0762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9AA94DC" w14:textId="2B97EE05"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1D8D38" w14:textId="6B3122C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8EF10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87313A" w14:textId="5654F31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DC_1A-3A-41A_n257G</w:t>
            </w:r>
          </w:p>
        </w:tc>
        <w:tc>
          <w:tcPr>
            <w:tcW w:w="1054" w:type="dxa"/>
            <w:tcBorders>
              <w:top w:val="single" w:sz="4" w:space="0" w:color="auto"/>
              <w:left w:val="single" w:sz="4" w:space="0" w:color="auto"/>
              <w:bottom w:val="single" w:sz="4" w:space="0" w:color="auto"/>
              <w:right w:val="single" w:sz="4" w:space="0" w:color="auto"/>
            </w:tcBorders>
          </w:tcPr>
          <w:p w14:paraId="15782A81" w14:textId="13FFAC7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0365B0" w14:textId="528891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60EE13" w14:textId="16144FE1"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89A2046" w14:textId="570F529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D50150" w14:textId="6A1D1997" w:rsidR="003D2B62" w:rsidRDefault="003D2B62" w:rsidP="003D2B62">
            <w:pPr>
              <w:pStyle w:val="TAL"/>
              <w:rPr>
                <w:rFonts w:cs="Arial"/>
                <w:sz w:val="16"/>
                <w:szCs w:val="16"/>
                <w:lang w:eastAsia="ja-JP"/>
              </w:rPr>
            </w:pPr>
            <w:r w:rsidRPr="009A5102">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A01269" w14:textId="284A456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28BF05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C54C8" w14:textId="3D905F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DC_1A-3A-41A_n257H</w:t>
            </w:r>
          </w:p>
        </w:tc>
        <w:tc>
          <w:tcPr>
            <w:tcW w:w="1054" w:type="dxa"/>
            <w:tcBorders>
              <w:top w:val="single" w:sz="4" w:space="0" w:color="auto"/>
              <w:left w:val="single" w:sz="4" w:space="0" w:color="auto"/>
              <w:bottom w:val="single" w:sz="4" w:space="0" w:color="auto"/>
              <w:right w:val="single" w:sz="4" w:space="0" w:color="auto"/>
            </w:tcBorders>
          </w:tcPr>
          <w:p w14:paraId="306D5167" w14:textId="66A98AF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D8A09A" w14:textId="114468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961906" w14:textId="24493572"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4AD65F" w14:textId="4455AE5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C0EB029" w14:textId="763A8AB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88F0D5" w14:textId="75C7B65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20BD4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4306D3" w14:textId="0D0ACD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DC_1A-3A-41A_n257I</w:t>
            </w:r>
          </w:p>
        </w:tc>
        <w:tc>
          <w:tcPr>
            <w:tcW w:w="1054" w:type="dxa"/>
            <w:tcBorders>
              <w:top w:val="single" w:sz="4" w:space="0" w:color="auto"/>
              <w:left w:val="single" w:sz="4" w:space="0" w:color="auto"/>
              <w:bottom w:val="single" w:sz="4" w:space="0" w:color="auto"/>
              <w:right w:val="single" w:sz="4" w:space="0" w:color="auto"/>
            </w:tcBorders>
          </w:tcPr>
          <w:p w14:paraId="5C699089" w14:textId="7271C6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DAC756" w14:textId="11E868E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1E19D6" w14:textId="27940D90"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9D220A7" w14:textId="09AA0E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3B6E73" w14:textId="50228BB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090C11" w14:textId="2C9B5F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8E63C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CDD3DD" w14:textId="549759F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DC_1A-3A-41A_n257J</w:t>
            </w:r>
          </w:p>
        </w:tc>
        <w:tc>
          <w:tcPr>
            <w:tcW w:w="1054" w:type="dxa"/>
            <w:tcBorders>
              <w:top w:val="single" w:sz="4" w:space="0" w:color="auto"/>
              <w:left w:val="single" w:sz="4" w:space="0" w:color="auto"/>
              <w:bottom w:val="single" w:sz="4" w:space="0" w:color="auto"/>
              <w:right w:val="single" w:sz="4" w:space="0" w:color="auto"/>
            </w:tcBorders>
          </w:tcPr>
          <w:p w14:paraId="4645A62B" w14:textId="4D62E57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049436" w14:textId="660A01C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B6DE98" w14:textId="75D91B2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586342D" w14:textId="6758F6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8C7CB6" w14:textId="2250260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992E34" w14:textId="1D0E653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64080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DDD0C4" w14:textId="538199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DC_1A-3A-41A_n257K</w:t>
            </w:r>
          </w:p>
        </w:tc>
        <w:tc>
          <w:tcPr>
            <w:tcW w:w="1054" w:type="dxa"/>
            <w:tcBorders>
              <w:top w:val="single" w:sz="4" w:space="0" w:color="auto"/>
              <w:left w:val="single" w:sz="4" w:space="0" w:color="auto"/>
              <w:bottom w:val="single" w:sz="4" w:space="0" w:color="auto"/>
              <w:right w:val="single" w:sz="4" w:space="0" w:color="auto"/>
            </w:tcBorders>
          </w:tcPr>
          <w:p w14:paraId="169EDB67" w14:textId="2DFCA4F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53BCFB" w14:textId="5052A5A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85DCBA" w14:textId="24F3E989"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71827E" w14:textId="4C4EE20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A7FB16" w14:textId="69445B2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583045" w14:textId="411EA36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EFE9EA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4FD21F" w14:textId="091A74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DC_1A-3A-41A_n257L</w:t>
            </w:r>
          </w:p>
        </w:tc>
        <w:tc>
          <w:tcPr>
            <w:tcW w:w="1054" w:type="dxa"/>
            <w:tcBorders>
              <w:top w:val="single" w:sz="4" w:space="0" w:color="auto"/>
              <w:left w:val="single" w:sz="4" w:space="0" w:color="auto"/>
              <w:bottom w:val="single" w:sz="4" w:space="0" w:color="auto"/>
              <w:right w:val="single" w:sz="4" w:space="0" w:color="auto"/>
            </w:tcBorders>
          </w:tcPr>
          <w:p w14:paraId="533CB339" w14:textId="570710C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AB461E1" w14:textId="451CBB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51BDC37" w14:textId="3C52E724" w:rsidR="003D2B62" w:rsidRDefault="003D2B62" w:rsidP="003D2B62">
            <w:pPr>
              <w:pStyle w:val="TAL"/>
              <w:rPr>
                <w:rFonts w:cs="Arial"/>
                <w:color w:val="000000"/>
                <w:sz w:val="16"/>
                <w:szCs w:val="16"/>
              </w:rPr>
            </w:pPr>
            <w:r w:rsidRPr="00773F4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8DBFDE7" w14:textId="4F7000A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A84B2E" w14:textId="4872166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558E965" w14:textId="54BFF34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180EAA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17141" w14:textId="29B5E6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DC_1A-3A-41A_n257M</w:t>
            </w:r>
          </w:p>
        </w:tc>
        <w:tc>
          <w:tcPr>
            <w:tcW w:w="1054" w:type="dxa"/>
            <w:tcBorders>
              <w:top w:val="single" w:sz="4" w:space="0" w:color="auto"/>
              <w:left w:val="single" w:sz="4" w:space="0" w:color="auto"/>
              <w:bottom w:val="single" w:sz="4" w:space="0" w:color="auto"/>
              <w:right w:val="single" w:sz="4" w:space="0" w:color="auto"/>
            </w:tcBorders>
          </w:tcPr>
          <w:p w14:paraId="5D228EA6" w14:textId="425699F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C74D73" w14:textId="0F5CE6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61F48F"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5F2F1C5" w14:textId="06EFEAE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431E6DC" w14:textId="62E548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726D06" w14:textId="0A13131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CD569E" w14:textId="754E1FB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83A127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2119C6" w14:textId="06E38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w:t>
            </w:r>
            <w:r w:rsidRPr="0079359E">
              <w:rPr>
                <w:rFonts w:ascii="Arial" w:eastAsia="Malgun Gothic" w:hAnsi="Arial" w:cs="Arial" w:hint="eastAsia"/>
                <w:sz w:val="16"/>
                <w:szCs w:val="16"/>
                <w:lang w:eastAsia="ko-KR"/>
              </w:rPr>
              <w:t>A</w:t>
            </w:r>
          </w:p>
        </w:tc>
        <w:tc>
          <w:tcPr>
            <w:tcW w:w="1054" w:type="dxa"/>
            <w:tcBorders>
              <w:top w:val="single" w:sz="4" w:space="0" w:color="auto"/>
              <w:left w:val="single" w:sz="4" w:space="0" w:color="auto"/>
              <w:bottom w:val="single" w:sz="4" w:space="0" w:color="auto"/>
              <w:right w:val="single" w:sz="4" w:space="0" w:color="auto"/>
            </w:tcBorders>
          </w:tcPr>
          <w:p w14:paraId="69E689E8" w14:textId="6117FA3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458656" w14:textId="6FE6D6A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12F79B"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223F7127" w14:textId="1BB1D9C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6E4ABD3" w14:textId="5124B76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DA0A282" w14:textId="24AB38E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6871B95" w14:textId="2A518F4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C388F2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A13814" w14:textId="40D8D9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DC_1A-3A-41C_n257D</w:t>
            </w:r>
          </w:p>
        </w:tc>
        <w:tc>
          <w:tcPr>
            <w:tcW w:w="1054" w:type="dxa"/>
            <w:tcBorders>
              <w:top w:val="single" w:sz="4" w:space="0" w:color="auto"/>
              <w:left w:val="single" w:sz="4" w:space="0" w:color="auto"/>
              <w:bottom w:val="single" w:sz="4" w:space="0" w:color="auto"/>
              <w:right w:val="single" w:sz="4" w:space="0" w:color="auto"/>
            </w:tcBorders>
          </w:tcPr>
          <w:p w14:paraId="69F13692" w14:textId="5A0FB56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5C7810A" w14:textId="27AE79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AE3C18" w14:textId="537A16A9"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427EF" w14:textId="15F295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BCACAD" w14:textId="611B104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9532B" w14:textId="0D14EC0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7972B8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2F2822" w14:textId="0D6E141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DC_1A-3A-41C_n257E</w:t>
            </w:r>
          </w:p>
        </w:tc>
        <w:tc>
          <w:tcPr>
            <w:tcW w:w="1054" w:type="dxa"/>
            <w:tcBorders>
              <w:top w:val="single" w:sz="4" w:space="0" w:color="auto"/>
              <w:left w:val="single" w:sz="4" w:space="0" w:color="auto"/>
              <w:bottom w:val="single" w:sz="4" w:space="0" w:color="auto"/>
              <w:right w:val="single" w:sz="4" w:space="0" w:color="auto"/>
            </w:tcBorders>
          </w:tcPr>
          <w:p w14:paraId="7623868D" w14:textId="530590B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EDC622" w14:textId="178DBEE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BD6EA61" w14:textId="0DC42F48" w:rsidR="003D2B62" w:rsidRDefault="003D2B62" w:rsidP="003D2B62">
            <w:pPr>
              <w:pStyle w:val="TAL"/>
              <w:rPr>
                <w:rFonts w:cs="Arial"/>
                <w:color w:val="000000"/>
                <w:sz w:val="16"/>
                <w:szCs w:val="16"/>
              </w:rPr>
            </w:pPr>
            <w:r w:rsidRPr="00D36F7E">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EA77E1" w14:textId="76B0C2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0601A1" w14:textId="029F4B20"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5793FF2" w14:textId="1EF64ED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D2F43F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1EE449" w14:textId="594E10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DC_1A-3A-41C_n257F</w:t>
            </w:r>
          </w:p>
        </w:tc>
        <w:tc>
          <w:tcPr>
            <w:tcW w:w="1054" w:type="dxa"/>
            <w:tcBorders>
              <w:top w:val="single" w:sz="4" w:space="0" w:color="auto"/>
              <w:left w:val="single" w:sz="4" w:space="0" w:color="auto"/>
              <w:bottom w:val="single" w:sz="4" w:space="0" w:color="auto"/>
              <w:right w:val="single" w:sz="4" w:space="0" w:color="auto"/>
            </w:tcBorders>
          </w:tcPr>
          <w:p w14:paraId="0E28BE48" w14:textId="22D60F1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188A13" w14:textId="090D6FE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0FCE41E"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6475E466" w14:textId="50C7FC2F"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9C813AB" w14:textId="6A3B54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A74F34" w14:textId="2982A86E"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964DB0" w14:textId="05B4748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ECC71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B82B82" w14:textId="042D828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DC_1A-3A-41C_n257G</w:t>
            </w:r>
          </w:p>
        </w:tc>
        <w:tc>
          <w:tcPr>
            <w:tcW w:w="1054" w:type="dxa"/>
            <w:tcBorders>
              <w:top w:val="single" w:sz="4" w:space="0" w:color="auto"/>
              <w:left w:val="single" w:sz="4" w:space="0" w:color="auto"/>
              <w:bottom w:val="single" w:sz="4" w:space="0" w:color="auto"/>
              <w:right w:val="single" w:sz="4" w:space="0" w:color="auto"/>
            </w:tcBorders>
          </w:tcPr>
          <w:p w14:paraId="6069D6EB" w14:textId="60F40C3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766D427" w14:textId="0D8672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EE5D3C2" w14:textId="3A56A77C"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1F9690E" w14:textId="76E73E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0250B" w14:textId="319CDA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9BA4A" w14:textId="583D7CC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0D1AC7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C02010" w14:textId="26D0F6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DC_1A-3A-41C_n257H</w:t>
            </w:r>
          </w:p>
        </w:tc>
        <w:tc>
          <w:tcPr>
            <w:tcW w:w="1054" w:type="dxa"/>
            <w:tcBorders>
              <w:top w:val="single" w:sz="4" w:space="0" w:color="auto"/>
              <w:left w:val="single" w:sz="4" w:space="0" w:color="auto"/>
              <w:bottom w:val="single" w:sz="4" w:space="0" w:color="auto"/>
              <w:right w:val="single" w:sz="4" w:space="0" w:color="auto"/>
            </w:tcBorders>
          </w:tcPr>
          <w:p w14:paraId="749AFD3F" w14:textId="398B17E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24841" w14:textId="2820E4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1CAD4E3" w14:textId="29642115"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D55B1E6" w14:textId="49EA03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96AF8E" w14:textId="1D7E0A5B"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D9B3C1" w14:textId="3485638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632591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3BF2EB" w14:textId="449100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DC_1A-3A-41C_n257I</w:t>
            </w:r>
          </w:p>
        </w:tc>
        <w:tc>
          <w:tcPr>
            <w:tcW w:w="1054" w:type="dxa"/>
            <w:tcBorders>
              <w:top w:val="single" w:sz="4" w:space="0" w:color="auto"/>
              <w:left w:val="single" w:sz="4" w:space="0" w:color="auto"/>
              <w:bottom w:val="single" w:sz="4" w:space="0" w:color="auto"/>
              <w:right w:val="single" w:sz="4" w:space="0" w:color="auto"/>
            </w:tcBorders>
          </w:tcPr>
          <w:p w14:paraId="7FE3211F" w14:textId="09D5C7F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7A96ED" w14:textId="696469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4FCD4E5" w14:textId="0155DEBA"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2802404" w14:textId="7C4855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F28A96" w14:textId="0C7D1B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BB943B" w14:textId="7A8A677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E4CFD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AA9310" w14:textId="7AAEA7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DC_1A-3A-41C_n257J</w:t>
            </w:r>
          </w:p>
        </w:tc>
        <w:tc>
          <w:tcPr>
            <w:tcW w:w="1054" w:type="dxa"/>
            <w:tcBorders>
              <w:top w:val="single" w:sz="4" w:space="0" w:color="auto"/>
              <w:left w:val="single" w:sz="4" w:space="0" w:color="auto"/>
              <w:bottom w:val="single" w:sz="4" w:space="0" w:color="auto"/>
              <w:right w:val="single" w:sz="4" w:space="0" w:color="auto"/>
            </w:tcBorders>
          </w:tcPr>
          <w:p w14:paraId="21D8C54D" w14:textId="19629EC4"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15D173" w14:textId="77718A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10DE47" w14:textId="564E2C9B"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62C17CB" w14:textId="2AAF4F2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99A3F5" w14:textId="1971C2D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533C659" w14:textId="29F10EF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7E91B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F969A5" w14:textId="74D8DA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DC_1A-3A-41C_n257K</w:t>
            </w:r>
          </w:p>
        </w:tc>
        <w:tc>
          <w:tcPr>
            <w:tcW w:w="1054" w:type="dxa"/>
            <w:tcBorders>
              <w:top w:val="single" w:sz="4" w:space="0" w:color="auto"/>
              <w:left w:val="single" w:sz="4" w:space="0" w:color="auto"/>
              <w:bottom w:val="single" w:sz="4" w:space="0" w:color="auto"/>
              <w:right w:val="single" w:sz="4" w:space="0" w:color="auto"/>
            </w:tcBorders>
          </w:tcPr>
          <w:p w14:paraId="04569D96" w14:textId="3E4BE19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E83147" w14:textId="001A5DC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B72399" w14:textId="10122881"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DD5DE7" w14:textId="1FD7D2C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683F08" w14:textId="506AA3D2"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847071F" w14:textId="2CAA686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D2567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00CFE5" w14:textId="1EF1C8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DC_1A-3A-41C_n257L</w:t>
            </w:r>
          </w:p>
        </w:tc>
        <w:tc>
          <w:tcPr>
            <w:tcW w:w="1054" w:type="dxa"/>
            <w:tcBorders>
              <w:top w:val="single" w:sz="4" w:space="0" w:color="auto"/>
              <w:left w:val="single" w:sz="4" w:space="0" w:color="auto"/>
              <w:bottom w:val="single" w:sz="4" w:space="0" w:color="auto"/>
              <w:right w:val="single" w:sz="4" w:space="0" w:color="auto"/>
            </w:tcBorders>
          </w:tcPr>
          <w:p w14:paraId="43345650" w14:textId="3CB8325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E017E6" w14:textId="0170997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501AE6B" w14:textId="23A894E9" w:rsidR="003D2B62" w:rsidRDefault="003D2B62" w:rsidP="003D2B62">
            <w:pPr>
              <w:pStyle w:val="TAL"/>
              <w:rPr>
                <w:rFonts w:cs="Arial"/>
                <w:color w:val="000000"/>
                <w:sz w:val="16"/>
                <w:szCs w:val="16"/>
              </w:rPr>
            </w:pPr>
            <w:r w:rsidRPr="006C79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C8D0CE0" w14:textId="2073D4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33A438" w14:textId="0C8A8495"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2FF70C" w14:textId="2F6D322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1B5AE9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D519F1" w14:textId="51F765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DC_1A-3A-41C_n257M</w:t>
            </w:r>
          </w:p>
        </w:tc>
        <w:tc>
          <w:tcPr>
            <w:tcW w:w="1054" w:type="dxa"/>
            <w:tcBorders>
              <w:top w:val="single" w:sz="4" w:space="0" w:color="auto"/>
              <w:left w:val="single" w:sz="4" w:space="0" w:color="auto"/>
              <w:bottom w:val="single" w:sz="4" w:space="0" w:color="auto"/>
              <w:right w:val="single" w:sz="4" w:space="0" w:color="auto"/>
            </w:tcBorders>
          </w:tcPr>
          <w:p w14:paraId="50514197" w14:textId="1AF0F0B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84E0E41" w14:textId="284EC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3227423" w14:textId="77777777" w:rsidR="003D2B62" w:rsidRDefault="003D2B62" w:rsidP="003D2B62">
            <w:pPr>
              <w:pStyle w:val="TAL"/>
              <w:rPr>
                <w:rFonts w:cs="Arial"/>
                <w:sz w:val="16"/>
                <w:szCs w:val="16"/>
                <w:lang w:eastAsia="ja-JP"/>
              </w:rPr>
            </w:pPr>
            <w:r>
              <w:rPr>
                <w:rFonts w:cs="Arial"/>
                <w:sz w:val="16"/>
                <w:szCs w:val="16"/>
                <w:lang w:eastAsia="ja-JP"/>
              </w:rPr>
              <w:t>37.716-31-11: R4-1812754</w:t>
            </w:r>
          </w:p>
          <w:p w14:paraId="4585A9A2" w14:textId="7BCE2D1E"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3C97369" w14:textId="0B29AD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5D4887" w14:textId="423719D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FB44486" w14:textId="572EF7C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4B0FB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C21F074" w14:textId="14AB463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DC_1A-41A-42A_n257D</w:t>
            </w:r>
          </w:p>
        </w:tc>
        <w:tc>
          <w:tcPr>
            <w:tcW w:w="1054" w:type="dxa"/>
            <w:tcBorders>
              <w:top w:val="single" w:sz="4" w:space="0" w:color="auto"/>
              <w:left w:val="single" w:sz="4" w:space="0" w:color="auto"/>
              <w:bottom w:val="single" w:sz="4" w:space="0" w:color="auto"/>
              <w:right w:val="single" w:sz="4" w:space="0" w:color="auto"/>
            </w:tcBorders>
          </w:tcPr>
          <w:p w14:paraId="5D1253A0" w14:textId="09B0905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1F17E3" w14:textId="559EC2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AE4357B" w14:textId="15658364" w:rsidR="003D2B62" w:rsidRDefault="003D2B62" w:rsidP="003D2B62">
            <w:pPr>
              <w:pStyle w:val="TAL"/>
              <w:rPr>
                <w:rFonts w:cs="Arial"/>
                <w:color w:val="000000"/>
                <w:sz w:val="16"/>
                <w:szCs w:val="16"/>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E49D9B" w14:textId="3FE51AB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F08C5" w14:textId="5A6F0F73"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4802FA7" w14:textId="45F91C7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1E82D0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E9C137" w14:textId="7313ED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DC_1A-41A-42A_n257E</w:t>
            </w:r>
          </w:p>
        </w:tc>
        <w:tc>
          <w:tcPr>
            <w:tcW w:w="1054" w:type="dxa"/>
            <w:tcBorders>
              <w:top w:val="single" w:sz="4" w:space="0" w:color="auto"/>
              <w:left w:val="single" w:sz="4" w:space="0" w:color="auto"/>
              <w:bottom w:val="single" w:sz="4" w:space="0" w:color="auto"/>
              <w:right w:val="single" w:sz="4" w:space="0" w:color="auto"/>
            </w:tcBorders>
          </w:tcPr>
          <w:p w14:paraId="56A64288" w14:textId="5E8D719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353364B" w14:textId="734ADA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56C1BF" w14:textId="726E5783" w:rsidR="003D2B62" w:rsidRPr="006E7FFB" w:rsidRDefault="003D2B62" w:rsidP="003D2B62">
            <w:pPr>
              <w:pStyle w:val="TAL"/>
              <w:rPr>
                <w:rFonts w:cs="Arial"/>
                <w:sz w:val="16"/>
                <w:szCs w:val="16"/>
                <w:lang w:eastAsia="ja-JP"/>
              </w:rPr>
            </w:pPr>
            <w:r w:rsidRPr="002A00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53A8CF" w14:textId="00C6C54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7FE0AC" w14:textId="211911A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DAE74D" w14:textId="6028DE3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3FC273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6F2281B" w14:textId="3B7A1A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DC_1A-41A-42A_n257F</w:t>
            </w:r>
          </w:p>
        </w:tc>
        <w:tc>
          <w:tcPr>
            <w:tcW w:w="1054" w:type="dxa"/>
            <w:tcBorders>
              <w:top w:val="single" w:sz="4" w:space="0" w:color="auto"/>
              <w:left w:val="single" w:sz="4" w:space="0" w:color="auto"/>
              <w:bottom w:val="single" w:sz="4" w:space="0" w:color="auto"/>
              <w:right w:val="single" w:sz="4" w:space="0" w:color="auto"/>
            </w:tcBorders>
          </w:tcPr>
          <w:p w14:paraId="42F99AC1" w14:textId="564A904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CB2BD32" w14:textId="058DD78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3FC75BD"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70111442" w14:textId="673DB24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4313CC" w14:textId="1AE1F84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5B61A2" w14:textId="4DB59A4C"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BD6C99" w14:textId="526F437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2BE5C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63410D" w14:textId="7BF75B4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29C389C8" w14:textId="5B749BB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D899373" w14:textId="238774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EA7BCB" w14:textId="0E2021AC" w:rsidR="003D2B62" w:rsidRPr="006E7FFB" w:rsidRDefault="003D2B62" w:rsidP="003D2B62">
            <w:pPr>
              <w:pStyle w:val="TAL"/>
              <w:rPr>
                <w:rFonts w:cs="Arial"/>
                <w:sz w:val="16"/>
                <w:szCs w:val="16"/>
                <w:lang w:eastAsia="ja-JP"/>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B9BEC7F" w14:textId="117C5ED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CC7E21" w14:textId="0BC8B7D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0FA874" w14:textId="760EC37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A9565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699389" w14:textId="4058DC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DC_1A-41A-42A_n257H</w:t>
            </w:r>
          </w:p>
        </w:tc>
        <w:tc>
          <w:tcPr>
            <w:tcW w:w="1054" w:type="dxa"/>
            <w:tcBorders>
              <w:top w:val="single" w:sz="4" w:space="0" w:color="auto"/>
              <w:left w:val="single" w:sz="4" w:space="0" w:color="auto"/>
              <w:bottom w:val="single" w:sz="4" w:space="0" w:color="auto"/>
              <w:right w:val="single" w:sz="4" w:space="0" w:color="auto"/>
            </w:tcBorders>
          </w:tcPr>
          <w:p w14:paraId="7B4DCBE7" w14:textId="2BFCDF3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9454A7" w14:textId="1F0D0EF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806EB3" w14:textId="01B87850"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D238F63" w14:textId="2F6CAA6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4091F3" w14:textId="25446084"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2BC79C" w14:textId="51CA337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ED8BF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23BB0" w14:textId="4C37029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DC_1A-41A-42A_n257I</w:t>
            </w:r>
          </w:p>
        </w:tc>
        <w:tc>
          <w:tcPr>
            <w:tcW w:w="1054" w:type="dxa"/>
            <w:tcBorders>
              <w:top w:val="single" w:sz="4" w:space="0" w:color="auto"/>
              <w:left w:val="single" w:sz="4" w:space="0" w:color="auto"/>
              <w:bottom w:val="single" w:sz="4" w:space="0" w:color="auto"/>
              <w:right w:val="single" w:sz="4" w:space="0" w:color="auto"/>
            </w:tcBorders>
          </w:tcPr>
          <w:p w14:paraId="5708CC24" w14:textId="756B2F1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8C6F00" w14:textId="2BF9CC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8B1863" w14:textId="1CEC4AB7"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0334915" w14:textId="5524C17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879089" w14:textId="2A616718"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DC08C73" w14:textId="1669AD2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A40E7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974499" w14:textId="0705FC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DC_1A-41A-42A_n257G</w:t>
            </w:r>
          </w:p>
        </w:tc>
        <w:tc>
          <w:tcPr>
            <w:tcW w:w="1054" w:type="dxa"/>
            <w:tcBorders>
              <w:top w:val="single" w:sz="4" w:space="0" w:color="auto"/>
              <w:left w:val="single" w:sz="4" w:space="0" w:color="auto"/>
              <w:bottom w:val="single" w:sz="4" w:space="0" w:color="auto"/>
              <w:right w:val="single" w:sz="4" w:space="0" w:color="auto"/>
            </w:tcBorders>
          </w:tcPr>
          <w:p w14:paraId="492F841D" w14:textId="0BAEA3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C20E8" w14:textId="45D25F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3B72BFE" w14:textId="2FFB04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51F5C3B" w14:textId="6F23DE8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221CAC" w14:textId="66C3A8B1"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AB2D924" w14:textId="3777FB2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F64D585" w14:textId="77777777" w:rsidTr="003D2B62">
        <w:trPr>
          <w:cantSplit/>
          <w:trHeight w:val="60"/>
        </w:trPr>
        <w:tc>
          <w:tcPr>
            <w:tcW w:w="3793" w:type="dxa"/>
            <w:tcBorders>
              <w:top w:val="single" w:sz="4" w:space="0" w:color="auto"/>
              <w:left w:val="single" w:sz="4" w:space="0" w:color="auto"/>
              <w:bottom w:val="single" w:sz="4" w:space="0" w:color="auto"/>
              <w:right w:val="single" w:sz="4" w:space="0" w:color="auto"/>
            </w:tcBorders>
          </w:tcPr>
          <w:p w14:paraId="3125F605" w14:textId="2A600E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DC_1A-41A-42A_n257K</w:t>
            </w:r>
          </w:p>
        </w:tc>
        <w:tc>
          <w:tcPr>
            <w:tcW w:w="1054" w:type="dxa"/>
            <w:tcBorders>
              <w:top w:val="single" w:sz="4" w:space="0" w:color="auto"/>
              <w:left w:val="single" w:sz="4" w:space="0" w:color="auto"/>
              <w:bottom w:val="single" w:sz="4" w:space="0" w:color="auto"/>
              <w:right w:val="single" w:sz="4" w:space="0" w:color="auto"/>
            </w:tcBorders>
          </w:tcPr>
          <w:p w14:paraId="185BE719" w14:textId="420CE3C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BD7649" w14:textId="038A7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6F9DF2" w14:textId="4BD7790F"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00B1512" w14:textId="10EA4FE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342A4E" w14:textId="4EEA54D9"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47D936" w14:textId="0E147B3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3059C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163CF0" w14:textId="594FB6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DC_1A-41A-42A_n257L</w:t>
            </w:r>
          </w:p>
        </w:tc>
        <w:tc>
          <w:tcPr>
            <w:tcW w:w="1054" w:type="dxa"/>
            <w:tcBorders>
              <w:top w:val="single" w:sz="4" w:space="0" w:color="auto"/>
              <w:left w:val="single" w:sz="4" w:space="0" w:color="auto"/>
              <w:bottom w:val="single" w:sz="4" w:space="0" w:color="auto"/>
              <w:right w:val="single" w:sz="4" w:space="0" w:color="auto"/>
            </w:tcBorders>
          </w:tcPr>
          <w:p w14:paraId="312CA412" w14:textId="6222CED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9F1B10" w14:textId="6C653D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DDE418" w14:textId="244C047A" w:rsidR="003D2B62" w:rsidRDefault="003D2B62" w:rsidP="003D2B62">
            <w:pPr>
              <w:pStyle w:val="TAL"/>
              <w:rPr>
                <w:rFonts w:cs="Arial"/>
                <w:color w:val="000000"/>
                <w:sz w:val="16"/>
                <w:szCs w:val="16"/>
              </w:rPr>
            </w:pPr>
            <w:r w:rsidRPr="00AC6D69">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D8437CD" w14:textId="42C857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5D6718" w14:textId="59A9A5BD" w:rsidR="003D2B62" w:rsidRDefault="003D2B62" w:rsidP="003D2B62">
            <w:pPr>
              <w:pStyle w:val="TAL"/>
              <w:rPr>
                <w:rFonts w:cs="Arial"/>
                <w:sz w:val="16"/>
                <w:szCs w:val="16"/>
                <w:lang w:eastAsia="ja-JP"/>
              </w:rPr>
            </w:pPr>
            <w:r w:rsidRPr="0008715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E4909B1" w14:textId="27A77E1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430B0B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44B30" w14:textId="6AF8076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DC_1A-41A-42A_n257M</w:t>
            </w:r>
          </w:p>
        </w:tc>
        <w:tc>
          <w:tcPr>
            <w:tcW w:w="1054" w:type="dxa"/>
            <w:tcBorders>
              <w:top w:val="single" w:sz="4" w:space="0" w:color="auto"/>
              <w:left w:val="single" w:sz="4" w:space="0" w:color="auto"/>
              <w:bottom w:val="single" w:sz="4" w:space="0" w:color="auto"/>
              <w:right w:val="single" w:sz="4" w:space="0" w:color="auto"/>
            </w:tcBorders>
          </w:tcPr>
          <w:p w14:paraId="6F554361" w14:textId="48414A6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06E35D" w14:textId="0BD0CD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96F559"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44D3BD4" w14:textId="4B4F3AE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01FD1414" w14:textId="5F9CB6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F7F17F" w14:textId="4F8C081E"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F871C1" w14:textId="606738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51743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B24A27E" w14:textId="2BE432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277AB47C" w14:textId="6C763FD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6AC46D" w14:textId="0F7CCA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FE5918" w14:textId="13546F80"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ACE334" w14:textId="72E73DC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953AE7" w14:textId="53CA9F8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0170CF" w14:textId="48FBD71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004A14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0FFAF" w14:textId="1CABDA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0B5DAB1A" w14:textId="07F2619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79C5B6" w14:textId="7897BA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1A2929D" w14:textId="2946374D" w:rsidR="003D2B62" w:rsidRDefault="003D2B62" w:rsidP="003D2B62">
            <w:pPr>
              <w:pStyle w:val="TAL"/>
              <w:rPr>
                <w:rFonts w:cs="Arial"/>
                <w:color w:val="000000"/>
                <w:sz w:val="16"/>
                <w:szCs w:val="16"/>
              </w:rPr>
            </w:pPr>
            <w:r w:rsidRPr="0055742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DF4D0E" w14:textId="0077719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BD885" w14:textId="3ACDEA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6CE3643" w14:textId="334DFBF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4A617D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6283E1" w14:textId="22EE37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016A3B9D" w14:textId="27D8D3C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7DA6A9" w14:textId="4440A32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93E5D8"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666F9D2D" w14:textId="79E56A34"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2EDAF59" w14:textId="51C6E7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6CC7AA" w14:textId="42AE55A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4B8E6" w14:textId="3CF7903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B5CF98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BD4DB" w14:textId="08DE77B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081C6DA" w14:textId="59A31A4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B6653F" w14:textId="61348A4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5709BD" w14:textId="05C4487D"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1D680F" w14:textId="00659C3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2DDD78" w14:textId="072DC3DB"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960C27" w14:textId="591CA0B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CA37EB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49314D" w14:textId="2740ED4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26F50B0D" w14:textId="00DC6D1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1B5AE6B" w14:textId="235164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F0F74B" w14:textId="561D89C6"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44BC978" w14:textId="3A4EE3A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A7CD68A" w14:textId="26E123E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3F2CB8" w14:textId="1A45705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182D13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DFE0F2" w14:textId="62A206B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BC590DD" w14:textId="7CE8C0D1"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5325CE" w14:textId="083A1B6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DE4086" w14:textId="463B4AC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5E5C12" w14:textId="4D2F35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FF276F" w14:textId="0B0E3497"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398A1C6" w14:textId="2E3A0FE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14140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69BEC5" w14:textId="7F48F61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39C88B52" w14:textId="2D168D9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959716" w14:textId="5543297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ED22013" w14:textId="6BB0393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25671F" w14:textId="047FF8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F1F185" w14:textId="2B622D05"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CB4C76" w14:textId="4036555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E8B2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F1118E" w14:textId="6B5792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C3B5DF0" w14:textId="19A5390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C8F82A6" w14:textId="728A59D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893F891" w14:textId="6290B28C"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B3997C" w14:textId="7F74A0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13F679" w14:textId="0E6C1320"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36449" w14:textId="011F3CA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4A1E39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04F57" w14:textId="11A447A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6F709B63" w14:textId="665ED0C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061C8D" w14:textId="5E7C31B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B82232A" w14:textId="641E9985" w:rsidR="003D2B62" w:rsidRDefault="003D2B62" w:rsidP="003D2B62">
            <w:pPr>
              <w:pStyle w:val="TAL"/>
              <w:rPr>
                <w:rFonts w:cs="Arial"/>
                <w:color w:val="000000"/>
                <w:sz w:val="16"/>
                <w:szCs w:val="16"/>
              </w:rPr>
            </w:pPr>
            <w:r w:rsidRPr="006F0A1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8BE936" w14:textId="266660E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E861F" w14:textId="5475361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4EC345F" w14:textId="6544A8C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D6C168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0E9CC" w14:textId="26A80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60662B65" w14:textId="161C53E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9BBE4C" w14:textId="57CAD72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1284BD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3E04612" w14:textId="31F185BD"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DECFFEC" w14:textId="160B49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22E356" w14:textId="23B3E1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785BF2" w14:textId="3B864EF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226620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CAD6F7" w14:textId="658C7F2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4FA580AB" w14:textId="59F6499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461024" w14:textId="5871101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9E5FDC2" w14:textId="04F47C68"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744DCA9" w14:textId="2A8F20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D2096C" w14:textId="28E5E439"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C05FC1" w14:textId="0FF54E6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AC1750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DE15EA" w14:textId="4AB2A0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DFB864C" w14:textId="41D642B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5C1F13" w14:textId="53CAC4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A20F358" w14:textId="32554346" w:rsidR="003D2B62" w:rsidRDefault="003D2B62" w:rsidP="003D2B62">
            <w:pPr>
              <w:pStyle w:val="TAL"/>
              <w:rPr>
                <w:rFonts w:cs="Arial"/>
                <w:color w:val="000000"/>
                <w:sz w:val="16"/>
                <w:szCs w:val="16"/>
              </w:rPr>
            </w:pPr>
            <w:r w:rsidRPr="008D55F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D244FD5" w14:textId="50CEA41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517888E" w14:textId="0FB2EE9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2DE71D2" w14:textId="2D8E2F1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32AC3E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6A0FC5" w14:textId="5AA941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3FEBCA63" w14:textId="2A35CB7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C01F4A" w14:textId="6CCB5A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9A48465"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C7D463C" w14:textId="5777DD46"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CFC11F0" w14:textId="42B179B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48E91F" w14:textId="64B44684"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4284C" w14:textId="240CA26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312D34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2DF95B" w14:textId="7440A8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1CC3F785" w14:textId="6F8D48E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FB6C87" w14:textId="1A32E9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7F4E42" w14:textId="0C02B5B1"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AEA244D" w14:textId="13C00F5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7F6E26" w14:textId="35B3BBE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AB168EA" w14:textId="60DE532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98955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27F2E7" w14:textId="04B179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239E8E57" w14:textId="279D62F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C7745A" w14:textId="5BEB4A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C764E1" w14:textId="5F00F1E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675F0D0" w14:textId="4C29AAC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A45D0A" w14:textId="74E654E3"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D921DAE" w14:textId="5EC1974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9BD550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827F44" w14:textId="1F7401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4C594093" w14:textId="4062C84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0F1E66" w14:textId="28AB30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0DDE1C" w14:textId="424E453A"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0EB4B5" w14:textId="43D6407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376A1B" w14:textId="7305C40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4EE6C4C" w14:textId="2CA887C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3675B6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DD9C7" w14:textId="4F2A3A5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7DB894E9" w14:textId="220DC14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D35A4F5" w14:textId="04BB88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E061DA5" w14:textId="4FC28F05"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C508E" w14:textId="586DDA1F"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9B3D1E" w14:textId="4D9DC6BA"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846018" w14:textId="3AFE9B8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AE2989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6D458" w14:textId="52056B2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5F7D2D80" w14:textId="34ED29F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477950" w14:textId="096EA3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105EEE5" w14:textId="75F5A18F"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BAA9232" w14:textId="54A0ADF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B75B2F" w14:textId="2DB0B32F"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A31FDCE" w14:textId="7B1384C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4103E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17CBF3" w14:textId="6E4331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29F7E838" w14:textId="22CDC8E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6947600" w14:textId="4B9FEB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87FA6AF" w14:textId="6B43D69E" w:rsidR="003D2B62" w:rsidRDefault="003D2B62" w:rsidP="003D2B62">
            <w:pPr>
              <w:pStyle w:val="TAL"/>
              <w:rPr>
                <w:rFonts w:cs="Arial"/>
                <w:color w:val="000000"/>
                <w:sz w:val="16"/>
                <w:szCs w:val="16"/>
              </w:rPr>
            </w:pPr>
            <w:r w:rsidRPr="009A251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42A4265" w14:textId="36DA12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41E6B9" w14:textId="4495B3A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F3D0C5F" w14:textId="57D8D46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DC2496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BE9CF7" w14:textId="6187F6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33987AE2" w14:textId="3814CBC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BAF110E" w14:textId="10DA63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70A451"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062E47F1" w14:textId="785C81C0"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88A93C9" w14:textId="3458F24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7545871" w14:textId="081FFADC"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9D1B966" w14:textId="5A4FC86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8F3A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B624E" w14:textId="37BE67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DC_1A-41C-42C_n257D</w:t>
            </w:r>
          </w:p>
        </w:tc>
        <w:tc>
          <w:tcPr>
            <w:tcW w:w="1054" w:type="dxa"/>
            <w:tcBorders>
              <w:top w:val="single" w:sz="4" w:space="0" w:color="auto"/>
              <w:left w:val="single" w:sz="4" w:space="0" w:color="auto"/>
              <w:bottom w:val="single" w:sz="4" w:space="0" w:color="auto"/>
              <w:right w:val="single" w:sz="4" w:space="0" w:color="auto"/>
            </w:tcBorders>
          </w:tcPr>
          <w:p w14:paraId="35D74E49" w14:textId="1E83A40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E31B6A" w14:textId="3B387FA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69F83A1" w14:textId="248D6C5A"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0899454" w14:textId="41C8F7B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0C1005" w14:textId="466630D8"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ECF3774" w14:textId="58AFAAB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5DE32A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499C4" w14:textId="784A1B8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DC_1A-41C-42C_n257E</w:t>
            </w:r>
          </w:p>
        </w:tc>
        <w:tc>
          <w:tcPr>
            <w:tcW w:w="1054" w:type="dxa"/>
            <w:tcBorders>
              <w:top w:val="single" w:sz="4" w:space="0" w:color="auto"/>
              <w:left w:val="single" w:sz="4" w:space="0" w:color="auto"/>
              <w:bottom w:val="single" w:sz="4" w:space="0" w:color="auto"/>
              <w:right w:val="single" w:sz="4" w:space="0" w:color="auto"/>
            </w:tcBorders>
          </w:tcPr>
          <w:p w14:paraId="1F8BDB3B" w14:textId="4E0E718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6636E8" w14:textId="1B26AC3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3553F45" w14:textId="60828366" w:rsidR="003D2B62" w:rsidRDefault="003D2B62" w:rsidP="003D2B62">
            <w:pPr>
              <w:pStyle w:val="TAL"/>
              <w:rPr>
                <w:rFonts w:cs="Arial"/>
                <w:color w:val="000000"/>
                <w:sz w:val="16"/>
                <w:szCs w:val="16"/>
              </w:rPr>
            </w:pPr>
            <w:r w:rsidRPr="005C0978">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868FD80" w14:textId="6633F8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D2039E" w14:textId="3A421C3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E1C8B8" w14:textId="04CC4C5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E15E72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C228E" w14:textId="0952B19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DC_1A-41C-42C_n257F</w:t>
            </w:r>
          </w:p>
        </w:tc>
        <w:tc>
          <w:tcPr>
            <w:tcW w:w="1054" w:type="dxa"/>
            <w:tcBorders>
              <w:top w:val="single" w:sz="4" w:space="0" w:color="auto"/>
              <w:left w:val="single" w:sz="4" w:space="0" w:color="auto"/>
              <w:bottom w:val="single" w:sz="4" w:space="0" w:color="auto"/>
              <w:right w:val="single" w:sz="4" w:space="0" w:color="auto"/>
            </w:tcBorders>
          </w:tcPr>
          <w:p w14:paraId="5DA65D01" w14:textId="4472EA0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4ACAC6" w14:textId="078A07E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FEAAA26"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1A51FED9" w14:textId="388E2FF9"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6AA9A68" w14:textId="2C9A94D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F25DDF" w14:textId="68681CC6"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0828E7" w14:textId="2BBE0E9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3D6EAA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84A5D9" w14:textId="46F5670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DC_1A-41C-42C_n257G</w:t>
            </w:r>
          </w:p>
        </w:tc>
        <w:tc>
          <w:tcPr>
            <w:tcW w:w="1054" w:type="dxa"/>
            <w:tcBorders>
              <w:top w:val="single" w:sz="4" w:space="0" w:color="auto"/>
              <w:left w:val="single" w:sz="4" w:space="0" w:color="auto"/>
              <w:bottom w:val="single" w:sz="4" w:space="0" w:color="auto"/>
              <w:right w:val="single" w:sz="4" w:space="0" w:color="auto"/>
            </w:tcBorders>
          </w:tcPr>
          <w:p w14:paraId="6CDB47A7" w14:textId="4F7F621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358B8FF" w14:textId="64E417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BDD4B1" w14:textId="09F7BD92"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958423" w14:textId="3543977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FAF3AD" w14:textId="05908F8D"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6632032" w14:textId="6956312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DE20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17B265" w14:textId="429E726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DC_1A-41C-42C_n257H</w:t>
            </w:r>
          </w:p>
        </w:tc>
        <w:tc>
          <w:tcPr>
            <w:tcW w:w="1054" w:type="dxa"/>
            <w:tcBorders>
              <w:top w:val="single" w:sz="4" w:space="0" w:color="auto"/>
              <w:left w:val="single" w:sz="4" w:space="0" w:color="auto"/>
              <w:bottom w:val="single" w:sz="4" w:space="0" w:color="auto"/>
              <w:right w:val="single" w:sz="4" w:space="0" w:color="auto"/>
            </w:tcBorders>
          </w:tcPr>
          <w:p w14:paraId="23239D94" w14:textId="5398F2A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861007F" w14:textId="2DA2B55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C5CD7C9" w14:textId="0030318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0CF1716" w14:textId="2AA9D62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B54B09" w14:textId="43DD7CA2" w:rsidR="003D2B62" w:rsidRDefault="003D2B62" w:rsidP="003D2B62">
            <w:pPr>
              <w:pStyle w:val="TAL"/>
              <w:rPr>
                <w:rFonts w:cs="Arial"/>
                <w:sz w:val="16"/>
                <w:szCs w:val="16"/>
                <w:lang w:eastAsia="ja-JP"/>
              </w:rPr>
            </w:pPr>
            <w:r w:rsidRPr="00FF09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0C59E8" w14:textId="6A2132A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637197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10703" w14:textId="3AD865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DC_1A-41C-42C_n257I</w:t>
            </w:r>
          </w:p>
        </w:tc>
        <w:tc>
          <w:tcPr>
            <w:tcW w:w="1054" w:type="dxa"/>
            <w:tcBorders>
              <w:top w:val="single" w:sz="4" w:space="0" w:color="auto"/>
              <w:left w:val="single" w:sz="4" w:space="0" w:color="auto"/>
              <w:bottom w:val="single" w:sz="4" w:space="0" w:color="auto"/>
              <w:right w:val="single" w:sz="4" w:space="0" w:color="auto"/>
            </w:tcBorders>
          </w:tcPr>
          <w:p w14:paraId="7EC6CE56" w14:textId="1ABDFB71"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E6A7B0" w14:textId="0563F0A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BBDAE3" w14:textId="53E8D751"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3C9090A" w14:textId="16A2275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6C7E8D" w14:textId="0171768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3FD0B9" w14:textId="3380015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0EA0E5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C3CFCB" w14:textId="2E345AF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DC_1A-41C-42C_n257J</w:t>
            </w:r>
          </w:p>
        </w:tc>
        <w:tc>
          <w:tcPr>
            <w:tcW w:w="1054" w:type="dxa"/>
            <w:tcBorders>
              <w:top w:val="single" w:sz="4" w:space="0" w:color="auto"/>
              <w:left w:val="single" w:sz="4" w:space="0" w:color="auto"/>
              <w:bottom w:val="single" w:sz="4" w:space="0" w:color="auto"/>
              <w:right w:val="single" w:sz="4" w:space="0" w:color="auto"/>
            </w:tcBorders>
          </w:tcPr>
          <w:p w14:paraId="330787CC" w14:textId="2992CD9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F169E9" w14:textId="7FE6C6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278F074" w14:textId="26991F03"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4AD5FB1" w14:textId="50C0D2D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A3CE310" w14:textId="45FE65C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DFCDE2" w14:textId="30DD8EB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11F4B2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EF62CE" w14:textId="5893858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DC_1A-41C-42C_n257K</w:t>
            </w:r>
          </w:p>
        </w:tc>
        <w:tc>
          <w:tcPr>
            <w:tcW w:w="1054" w:type="dxa"/>
            <w:tcBorders>
              <w:top w:val="single" w:sz="4" w:space="0" w:color="auto"/>
              <w:left w:val="single" w:sz="4" w:space="0" w:color="auto"/>
              <w:bottom w:val="single" w:sz="4" w:space="0" w:color="auto"/>
              <w:right w:val="single" w:sz="4" w:space="0" w:color="auto"/>
            </w:tcBorders>
          </w:tcPr>
          <w:p w14:paraId="5FAE432A" w14:textId="2E75EB2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B53834A" w14:textId="7CCAF4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DE09058" w14:textId="5B477D1F"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B0E2701" w14:textId="3EB9BA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FB438D" w14:textId="58587C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A5B7189" w14:textId="2AB205B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1B45F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5B9154" w14:textId="6FB0C24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DC_1A-41C-42C_n257L</w:t>
            </w:r>
          </w:p>
        </w:tc>
        <w:tc>
          <w:tcPr>
            <w:tcW w:w="1054" w:type="dxa"/>
            <w:tcBorders>
              <w:top w:val="single" w:sz="4" w:space="0" w:color="auto"/>
              <w:left w:val="single" w:sz="4" w:space="0" w:color="auto"/>
              <w:bottom w:val="single" w:sz="4" w:space="0" w:color="auto"/>
              <w:right w:val="single" w:sz="4" w:space="0" w:color="auto"/>
            </w:tcBorders>
          </w:tcPr>
          <w:p w14:paraId="40E33149" w14:textId="6B1B301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E69B54" w14:textId="0D1078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7E1CF3E" w14:textId="6097EF98" w:rsidR="003D2B62" w:rsidRDefault="003D2B62" w:rsidP="003D2B62">
            <w:pPr>
              <w:pStyle w:val="TAL"/>
              <w:rPr>
                <w:rFonts w:cs="Arial"/>
                <w:color w:val="000000"/>
                <w:sz w:val="16"/>
                <w:szCs w:val="16"/>
              </w:rPr>
            </w:pPr>
            <w:r w:rsidRPr="00146553">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CD83C50" w14:textId="0A92A13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EAB25" w14:textId="558B1CC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2487B71" w14:textId="18077D1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5A27A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07B7F6" w14:textId="5548CE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DC_1A-41C-42C_n257M</w:t>
            </w:r>
          </w:p>
        </w:tc>
        <w:tc>
          <w:tcPr>
            <w:tcW w:w="1054" w:type="dxa"/>
            <w:tcBorders>
              <w:top w:val="single" w:sz="4" w:space="0" w:color="auto"/>
              <w:left w:val="single" w:sz="4" w:space="0" w:color="auto"/>
              <w:bottom w:val="single" w:sz="4" w:space="0" w:color="auto"/>
              <w:right w:val="single" w:sz="4" w:space="0" w:color="auto"/>
            </w:tcBorders>
          </w:tcPr>
          <w:p w14:paraId="0D29282B" w14:textId="652169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F6BE40" w14:textId="4DE88B8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1D337D4" w14:textId="77777777" w:rsidR="003D2B62" w:rsidRDefault="003D2B62" w:rsidP="003D2B62">
            <w:pPr>
              <w:pStyle w:val="TAL"/>
              <w:rPr>
                <w:rFonts w:cs="Arial"/>
                <w:sz w:val="16"/>
                <w:szCs w:val="16"/>
                <w:lang w:eastAsia="ja-JP"/>
              </w:rPr>
            </w:pPr>
            <w:r>
              <w:rPr>
                <w:rFonts w:cs="Arial"/>
                <w:sz w:val="16"/>
                <w:szCs w:val="16"/>
                <w:lang w:eastAsia="ja-JP"/>
              </w:rPr>
              <w:t>37.716-31-11: R4-1812755</w:t>
            </w:r>
          </w:p>
          <w:p w14:paraId="5AEDAC23" w14:textId="5F1187B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AF1A38A" w14:textId="725635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1BC364" w14:textId="17CD53A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23C0A5" w14:textId="7A78A7D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F5780D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A9383B6" w14:textId="7AF7AA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DC_3A-41A-42A_n257D</w:t>
            </w:r>
          </w:p>
        </w:tc>
        <w:tc>
          <w:tcPr>
            <w:tcW w:w="1054" w:type="dxa"/>
            <w:tcBorders>
              <w:top w:val="single" w:sz="4" w:space="0" w:color="auto"/>
              <w:left w:val="single" w:sz="4" w:space="0" w:color="auto"/>
              <w:bottom w:val="single" w:sz="4" w:space="0" w:color="auto"/>
              <w:right w:val="single" w:sz="4" w:space="0" w:color="auto"/>
            </w:tcBorders>
          </w:tcPr>
          <w:p w14:paraId="2830953E" w14:textId="0A53DE6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DA20DF" w14:textId="4E8774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D2BF170" w14:textId="3FCF722F"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9DA3B38" w14:textId="01CBEB6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1E8B8B" w14:textId="49FEDF24"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DC0FD1" w14:textId="6E63E4F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CC85B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AD5FAE" w14:textId="1D31907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DC_3A-41A-42A_n257E</w:t>
            </w:r>
          </w:p>
        </w:tc>
        <w:tc>
          <w:tcPr>
            <w:tcW w:w="1054" w:type="dxa"/>
            <w:tcBorders>
              <w:top w:val="single" w:sz="4" w:space="0" w:color="auto"/>
              <w:left w:val="single" w:sz="4" w:space="0" w:color="auto"/>
              <w:bottom w:val="single" w:sz="4" w:space="0" w:color="auto"/>
              <w:right w:val="single" w:sz="4" w:space="0" w:color="auto"/>
            </w:tcBorders>
          </w:tcPr>
          <w:p w14:paraId="7F3C9E21" w14:textId="11803C24"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38B4502" w14:textId="7F8FDDC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E342A8" w14:textId="145C585B" w:rsidR="003D2B62" w:rsidRDefault="003D2B62" w:rsidP="003D2B62">
            <w:pPr>
              <w:pStyle w:val="TAL"/>
              <w:rPr>
                <w:rFonts w:cs="Arial"/>
                <w:color w:val="000000"/>
                <w:sz w:val="16"/>
                <w:szCs w:val="16"/>
              </w:rPr>
            </w:pPr>
            <w:r w:rsidRPr="00C3642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980F435" w14:textId="0953BA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7289" w14:textId="4ACA65C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A7F770" w14:textId="132F556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88255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1687ED" w14:textId="4B0F8C5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DC_3A-41A-42A_n257F</w:t>
            </w:r>
          </w:p>
        </w:tc>
        <w:tc>
          <w:tcPr>
            <w:tcW w:w="1054" w:type="dxa"/>
            <w:tcBorders>
              <w:top w:val="single" w:sz="4" w:space="0" w:color="auto"/>
              <w:left w:val="single" w:sz="4" w:space="0" w:color="auto"/>
              <w:bottom w:val="single" w:sz="4" w:space="0" w:color="auto"/>
              <w:right w:val="single" w:sz="4" w:space="0" w:color="auto"/>
            </w:tcBorders>
          </w:tcPr>
          <w:p w14:paraId="26695B3A" w14:textId="2E88D5B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DD8887" w14:textId="527C2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E909787"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77CB6F51" w14:textId="4C11EF48"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27A732E" w14:textId="19EBCED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A1962F" w14:textId="59C6BD98"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0B672F" w14:textId="5521D21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BC4F9C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EC439A" w14:textId="0EAFB1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DC_3A-41A-42A_n257G</w:t>
            </w:r>
          </w:p>
        </w:tc>
        <w:tc>
          <w:tcPr>
            <w:tcW w:w="1054" w:type="dxa"/>
            <w:tcBorders>
              <w:top w:val="single" w:sz="4" w:space="0" w:color="auto"/>
              <w:left w:val="single" w:sz="4" w:space="0" w:color="auto"/>
              <w:bottom w:val="single" w:sz="4" w:space="0" w:color="auto"/>
              <w:right w:val="single" w:sz="4" w:space="0" w:color="auto"/>
            </w:tcBorders>
          </w:tcPr>
          <w:p w14:paraId="56EA5139" w14:textId="05344E1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3ACF38" w14:textId="42A3EA1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92C9D8A" w14:textId="35B6686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A49D42" w14:textId="0D85678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31DCEB" w14:textId="7D0F155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F50B73" w14:textId="3F8CB24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D3B50E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E37709A" w14:textId="179B36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DC_3A-41A-42A_n257H</w:t>
            </w:r>
          </w:p>
        </w:tc>
        <w:tc>
          <w:tcPr>
            <w:tcW w:w="1054" w:type="dxa"/>
            <w:tcBorders>
              <w:top w:val="single" w:sz="4" w:space="0" w:color="auto"/>
              <w:left w:val="single" w:sz="4" w:space="0" w:color="auto"/>
              <w:bottom w:val="single" w:sz="4" w:space="0" w:color="auto"/>
              <w:right w:val="single" w:sz="4" w:space="0" w:color="auto"/>
            </w:tcBorders>
          </w:tcPr>
          <w:p w14:paraId="0FE7BB02" w14:textId="387F5BB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FE0741" w14:textId="08EEBF0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769260C" w14:textId="31CF62D3"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7E5879C" w14:textId="139F0C4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9018DA" w14:textId="7EEB749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2165157" w14:textId="1373E69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CC1231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7431BC" w14:textId="386BDA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DC_3A-41A-42A_n257I</w:t>
            </w:r>
          </w:p>
        </w:tc>
        <w:tc>
          <w:tcPr>
            <w:tcW w:w="1054" w:type="dxa"/>
            <w:tcBorders>
              <w:top w:val="single" w:sz="4" w:space="0" w:color="auto"/>
              <w:left w:val="single" w:sz="4" w:space="0" w:color="auto"/>
              <w:bottom w:val="single" w:sz="4" w:space="0" w:color="auto"/>
              <w:right w:val="single" w:sz="4" w:space="0" w:color="auto"/>
            </w:tcBorders>
          </w:tcPr>
          <w:p w14:paraId="1BA4B086" w14:textId="1C9F0D94"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14B323" w14:textId="1CD8B6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D2910DE" w14:textId="7C0F0FB7"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B78F59B" w14:textId="6061B2E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7316F2" w14:textId="57F00F6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C442160" w14:textId="21172DD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3CA20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384BE0" w14:textId="64213EA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DC_3A-41A-42A_n257J</w:t>
            </w:r>
          </w:p>
        </w:tc>
        <w:tc>
          <w:tcPr>
            <w:tcW w:w="1054" w:type="dxa"/>
            <w:tcBorders>
              <w:top w:val="single" w:sz="4" w:space="0" w:color="auto"/>
              <w:left w:val="single" w:sz="4" w:space="0" w:color="auto"/>
              <w:bottom w:val="single" w:sz="4" w:space="0" w:color="auto"/>
              <w:right w:val="single" w:sz="4" w:space="0" w:color="auto"/>
            </w:tcBorders>
          </w:tcPr>
          <w:p w14:paraId="25C3AF3C" w14:textId="6A6CC75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F2668FC" w14:textId="6A28ED9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9683BB" w14:textId="68DAE23A"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C488443" w14:textId="1145BEE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06C452" w14:textId="2EC7E91A"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A670A8" w14:textId="601B79E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EF2BA3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D81061" w14:textId="60DD77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DC_3A-41A-42A_n257K</w:t>
            </w:r>
          </w:p>
        </w:tc>
        <w:tc>
          <w:tcPr>
            <w:tcW w:w="1054" w:type="dxa"/>
            <w:tcBorders>
              <w:top w:val="single" w:sz="4" w:space="0" w:color="auto"/>
              <w:left w:val="single" w:sz="4" w:space="0" w:color="auto"/>
              <w:bottom w:val="single" w:sz="4" w:space="0" w:color="auto"/>
              <w:right w:val="single" w:sz="4" w:space="0" w:color="auto"/>
            </w:tcBorders>
          </w:tcPr>
          <w:p w14:paraId="68F9431C" w14:textId="2B475F4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D907C43" w14:textId="6C1E396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BF02D" w14:textId="3025C9ED"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E39E662" w14:textId="3718089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E481723" w14:textId="13C48A3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AC9C3D" w14:textId="37C9C05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BEC8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92C22F" w14:textId="5D2815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DC_3A-41A-42A_n257L</w:t>
            </w:r>
          </w:p>
        </w:tc>
        <w:tc>
          <w:tcPr>
            <w:tcW w:w="1054" w:type="dxa"/>
            <w:tcBorders>
              <w:top w:val="single" w:sz="4" w:space="0" w:color="auto"/>
              <w:left w:val="single" w:sz="4" w:space="0" w:color="auto"/>
              <w:bottom w:val="single" w:sz="4" w:space="0" w:color="auto"/>
              <w:right w:val="single" w:sz="4" w:space="0" w:color="auto"/>
            </w:tcBorders>
          </w:tcPr>
          <w:p w14:paraId="4B306C53" w14:textId="65DA936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BB89188" w14:textId="0D55960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3DF08" w14:textId="34C0506E" w:rsidR="003D2B62" w:rsidRDefault="003D2B62" w:rsidP="003D2B62">
            <w:pPr>
              <w:pStyle w:val="TAL"/>
              <w:rPr>
                <w:rFonts w:cs="Arial"/>
                <w:color w:val="000000"/>
                <w:sz w:val="16"/>
                <w:szCs w:val="16"/>
              </w:rPr>
            </w:pPr>
            <w:r w:rsidRPr="004C24FC">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7FFA78" w14:textId="51E48F4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B888C9" w14:textId="48DCA999"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6473E5" w14:textId="3B14C6C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6121E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39620D8" w14:textId="0B5EE6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DC_3A-41A-42A_n257M</w:t>
            </w:r>
          </w:p>
        </w:tc>
        <w:tc>
          <w:tcPr>
            <w:tcW w:w="1054" w:type="dxa"/>
            <w:tcBorders>
              <w:top w:val="single" w:sz="4" w:space="0" w:color="auto"/>
              <w:left w:val="single" w:sz="4" w:space="0" w:color="auto"/>
              <w:bottom w:val="single" w:sz="4" w:space="0" w:color="auto"/>
              <w:right w:val="single" w:sz="4" w:space="0" w:color="auto"/>
            </w:tcBorders>
          </w:tcPr>
          <w:p w14:paraId="0176C654" w14:textId="52C9035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A33F69" w14:textId="049100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71583C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5C47025" w14:textId="3F6E7032"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1C0F07F2" w14:textId="271B364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7B093DA" w14:textId="7AE2C5F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24C9DF" w14:textId="0C16AFB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29A53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AC7FC1" w14:textId="15736A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_n257D</w:t>
            </w:r>
          </w:p>
        </w:tc>
        <w:tc>
          <w:tcPr>
            <w:tcW w:w="1054" w:type="dxa"/>
            <w:tcBorders>
              <w:top w:val="single" w:sz="4" w:space="0" w:color="auto"/>
              <w:left w:val="single" w:sz="4" w:space="0" w:color="auto"/>
              <w:bottom w:val="single" w:sz="4" w:space="0" w:color="auto"/>
              <w:right w:val="single" w:sz="4" w:space="0" w:color="auto"/>
            </w:tcBorders>
          </w:tcPr>
          <w:p w14:paraId="57ADEE45" w14:textId="07D64B6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9AC121" w14:textId="4317F9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9EFF6B1" w14:textId="50DA62CD"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5D7A6C3" w14:textId="5D5FB4D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D256519" w14:textId="3CF78B97"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EA45D41" w14:textId="5FC24781"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B09C13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B8A71A" w14:textId="4047503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_n257E</w:t>
            </w:r>
          </w:p>
        </w:tc>
        <w:tc>
          <w:tcPr>
            <w:tcW w:w="1054" w:type="dxa"/>
            <w:tcBorders>
              <w:top w:val="single" w:sz="4" w:space="0" w:color="auto"/>
              <w:left w:val="single" w:sz="4" w:space="0" w:color="auto"/>
              <w:bottom w:val="single" w:sz="4" w:space="0" w:color="auto"/>
              <w:right w:val="single" w:sz="4" w:space="0" w:color="auto"/>
            </w:tcBorders>
          </w:tcPr>
          <w:p w14:paraId="2FEF8BB4" w14:textId="0ADC84E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4A97" w14:textId="48E44E1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6D404D" w14:textId="650D4051" w:rsidR="003D2B62" w:rsidRDefault="003D2B62" w:rsidP="003D2B62">
            <w:pPr>
              <w:pStyle w:val="TAL"/>
              <w:rPr>
                <w:rFonts w:cs="Arial"/>
                <w:color w:val="000000"/>
                <w:sz w:val="16"/>
                <w:szCs w:val="16"/>
              </w:rPr>
            </w:pPr>
            <w:r w:rsidRPr="00981DD1">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4487B5B" w14:textId="3B3DF7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B0FA11" w14:textId="1183836F"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F765E3A" w14:textId="7FE3167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B8842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42061DB" w14:textId="0DB34D6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_n257F</w:t>
            </w:r>
          </w:p>
        </w:tc>
        <w:tc>
          <w:tcPr>
            <w:tcW w:w="1054" w:type="dxa"/>
            <w:tcBorders>
              <w:top w:val="single" w:sz="4" w:space="0" w:color="auto"/>
              <w:left w:val="single" w:sz="4" w:space="0" w:color="auto"/>
              <w:bottom w:val="single" w:sz="4" w:space="0" w:color="auto"/>
              <w:right w:val="single" w:sz="4" w:space="0" w:color="auto"/>
            </w:tcBorders>
          </w:tcPr>
          <w:p w14:paraId="5956DDD5" w14:textId="32AD0B7C"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48914F5" w14:textId="339E6E3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AD2F965"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9F60060" w14:textId="5AB65941"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D794900" w14:textId="45E2560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F274F2" w14:textId="632294E3"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07D29C6" w14:textId="297E393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294E5B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3C6DF40" w14:textId="253D8F9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_n257G</w:t>
            </w:r>
          </w:p>
        </w:tc>
        <w:tc>
          <w:tcPr>
            <w:tcW w:w="1054" w:type="dxa"/>
            <w:tcBorders>
              <w:top w:val="single" w:sz="4" w:space="0" w:color="auto"/>
              <w:left w:val="single" w:sz="4" w:space="0" w:color="auto"/>
              <w:bottom w:val="single" w:sz="4" w:space="0" w:color="auto"/>
              <w:right w:val="single" w:sz="4" w:space="0" w:color="auto"/>
            </w:tcBorders>
          </w:tcPr>
          <w:p w14:paraId="1F6F604F" w14:textId="45BAAC9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ECE8A2C" w14:textId="257AE1D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4977ACD" w14:textId="48694834"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EC284" w14:textId="6A64F9F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893D10" w14:textId="3AD64C7D"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5F852FF" w14:textId="48A76F6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038E639"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95719C" w14:textId="41E4EA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_n257H</w:t>
            </w:r>
          </w:p>
        </w:tc>
        <w:tc>
          <w:tcPr>
            <w:tcW w:w="1054" w:type="dxa"/>
            <w:tcBorders>
              <w:top w:val="single" w:sz="4" w:space="0" w:color="auto"/>
              <w:left w:val="single" w:sz="4" w:space="0" w:color="auto"/>
              <w:bottom w:val="single" w:sz="4" w:space="0" w:color="auto"/>
              <w:right w:val="single" w:sz="4" w:space="0" w:color="auto"/>
            </w:tcBorders>
          </w:tcPr>
          <w:p w14:paraId="493457FF" w14:textId="0609043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20A1CF" w14:textId="22F4806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6EC69AE" w14:textId="0A03D87F"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69EE5D9" w14:textId="5A6AB11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8E45AB3" w14:textId="429AEF7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B784698" w14:textId="54AD58B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F2DB24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626FDDC" w14:textId="371C97E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_n257I</w:t>
            </w:r>
          </w:p>
        </w:tc>
        <w:tc>
          <w:tcPr>
            <w:tcW w:w="1054" w:type="dxa"/>
            <w:tcBorders>
              <w:top w:val="single" w:sz="4" w:space="0" w:color="auto"/>
              <w:left w:val="single" w:sz="4" w:space="0" w:color="auto"/>
              <w:bottom w:val="single" w:sz="4" w:space="0" w:color="auto"/>
              <w:right w:val="single" w:sz="4" w:space="0" w:color="auto"/>
            </w:tcBorders>
          </w:tcPr>
          <w:p w14:paraId="20E5A03D" w14:textId="5EFCFB9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4410A4C" w14:textId="2A4BEAC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E34B9AF" w14:textId="50953F4D"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7C451A0" w14:textId="1930761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17C6C6C" w14:textId="7494DBFC"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584A77" w14:textId="12BDC96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16A24D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FEC8B4" w14:textId="201434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_n257J</w:t>
            </w:r>
          </w:p>
        </w:tc>
        <w:tc>
          <w:tcPr>
            <w:tcW w:w="1054" w:type="dxa"/>
            <w:tcBorders>
              <w:top w:val="single" w:sz="4" w:space="0" w:color="auto"/>
              <w:left w:val="single" w:sz="4" w:space="0" w:color="auto"/>
              <w:bottom w:val="single" w:sz="4" w:space="0" w:color="auto"/>
              <w:right w:val="single" w:sz="4" w:space="0" w:color="auto"/>
            </w:tcBorders>
          </w:tcPr>
          <w:p w14:paraId="2B668C9D" w14:textId="422B4DA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2D3A1B" w14:textId="124DD6C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A1AD3D6" w14:textId="08AA4B89"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23D6ACC" w14:textId="15E4657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36D479" w14:textId="595A9EA6"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8200EC" w14:textId="4A5EF2C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0B1505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51AB5B" w14:textId="2D637CE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_n257K</w:t>
            </w:r>
          </w:p>
        </w:tc>
        <w:tc>
          <w:tcPr>
            <w:tcW w:w="1054" w:type="dxa"/>
            <w:tcBorders>
              <w:top w:val="single" w:sz="4" w:space="0" w:color="auto"/>
              <w:left w:val="single" w:sz="4" w:space="0" w:color="auto"/>
              <w:bottom w:val="single" w:sz="4" w:space="0" w:color="auto"/>
              <w:right w:val="single" w:sz="4" w:space="0" w:color="auto"/>
            </w:tcBorders>
          </w:tcPr>
          <w:p w14:paraId="3027936F" w14:textId="5CBBBAA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94FC6D6" w14:textId="28F587D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48C04D2" w14:textId="08208317"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A1902F" w14:textId="379571D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250EC6" w14:textId="06D227B5"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B4A881" w14:textId="58284EF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92B85B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B93636" w14:textId="65B6842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_n257L</w:t>
            </w:r>
          </w:p>
        </w:tc>
        <w:tc>
          <w:tcPr>
            <w:tcW w:w="1054" w:type="dxa"/>
            <w:tcBorders>
              <w:top w:val="single" w:sz="4" w:space="0" w:color="auto"/>
              <w:left w:val="single" w:sz="4" w:space="0" w:color="auto"/>
              <w:bottom w:val="single" w:sz="4" w:space="0" w:color="auto"/>
              <w:right w:val="single" w:sz="4" w:space="0" w:color="auto"/>
            </w:tcBorders>
          </w:tcPr>
          <w:p w14:paraId="5261A2F0" w14:textId="25F8E1AE"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B4ABA1" w14:textId="57F6996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C28FC2E" w14:textId="6251C54C" w:rsidR="003D2B62" w:rsidRDefault="003D2B62" w:rsidP="003D2B62">
            <w:pPr>
              <w:pStyle w:val="TAL"/>
              <w:rPr>
                <w:rFonts w:cs="Arial"/>
                <w:color w:val="000000"/>
                <w:sz w:val="16"/>
                <w:szCs w:val="16"/>
              </w:rPr>
            </w:pPr>
            <w:r w:rsidRPr="00B33FA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B5F4F7F" w14:textId="1D6B4CDA"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798C5D" w14:textId="7A802810"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0A7B5E" w14:textId="3EC49E0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D19AB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366FF9F" w14:textId="502A6C6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DC_3A-41A-42</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_n257M</w:t>
            </w:r>
          </w:p>
        </w:tc>
        <w:tc>
          <w:tcPr>
            <w:tcW w:w="1054" w:type="dxa"/>
            <w:tcBorders>
              <w:top w:val="single" w:sz="4" w:space="0" w:color="auto"/>
              <w:left w:val="single" w:sz="4" w:space="0" w:color="auto"/>
              <w:bottom w:val="single" w:sz="4" w:space="0" w:color="auto"/>
              <w:right w:val="single" w:sz="4" w:space="0" w:color="auto"/>
            </w:tcBorders>
          </w:tcPr>
          <w:p w14:paraId="31695A0B" w14:textId="068E5FA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B02553" w14:textId="1EF92DA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08AE9F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4D94A603" w14:textId="0C3F1415"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AB19828" w14:textId="17F066A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A2712EA" w14:textId="5B55D39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80D99C9" w14:textId="615A09F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6BEC5A1"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B120D" w14:textId="0FB09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-42A_n257D</w:t>
            </w:r>
          </w:p>
        </w:tc>
        <w:tc>
          <w:tcPr>
            <w:tcW w:w="1054" w:type="dxa"/>
            <w:tcBorders>
              <w:top w:val="single" w:sz="4" w:space="0" w:color="auto"/>
              <w:left w:val="single" w:sz="4" w:space="0" w:color="auto"/>
              <w:bottom w:val="single" w:sz="4" w:space="0" w:color="auto"/>
              <w:right w:val="single" w:sz="4" w:space="0" w:color="auto"/>
            </w:tcBorders>
          </w:tcPr>
          <w:p w14:paraId="7FF03C09" w14:textId="04D4F0B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3C11C4" w14:textId="7823186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8266A5" w14:textId="760ADA6F"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2A884A3" w14:textId="563C755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F519A3" w14:textId="659134AE" w:rsidR="003D2B62" w:rsidRDefault="003D2B62" w:rsidP="003D2B62">
            <w:pPr>
              <w:pStyle w:val="TAL"/>
              <w:rPr>
                <w:rFonts w:cs="Arial"/>
                <w:sz w:val="16"/>
                <w:szCs w:val="16"/>
                <w:lang w:eastAsia="ja-JP"/>
              </w:rPr>
            </w:pPr>
            <w:r w:rsidRPr="00CD4D90">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5371" w14:textId="675C284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ECD349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D579F" w14:textId="1166FCF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-42A_n257E</w:t>
            </w:r>
          </w:p>
        </w:tc>
        <w:tc>
          <w:tcPr>
            <w:tcW w:w="1054" w:type="dxa"/>
            <w:tcBorders>
              <w:top w:val="single" w:sz="4" w:space="0" w:color="auto"/>
              <w:left w:val="single" w:sz="4" w:space="0" w:color="auto"/>
              <w:bottom w:val="single" w:sz="4" w:space="0" w:color="auto"/>
              <w:right w:val="single" w:sz="4" w:space="0" w:color="auto"/>
            </w:tcBorders>
          </w:tcPr>
          <w:p w14:paraId="74B714E6" w14:textId="37044CFA"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EA9A6DA" w14:textId="3B09EF3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72D73B" w14:textId="196ACEC2" w:rsidR="003D2B62" w:rsidRDefault="003D2B62" w:rsidP="003D2B62">
            <w:pPr>
              <w:pStyle w:val="TAL"/>
              <w:rPr>
                <w:rFonts w:cs="Arial"/>
                <w:color w:val="000000"/>
                <w:sz w:val="16"/>
                <w:szCs w:val="16"/>
              </w:rPr>
            </w:pPr>
            <w:r w:rsidRPr="00221F96">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9B7CAB2" w14:textId="5582A3A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80DD2" w14:textId="28AE4FE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366EE34" w14:textId="4F07EE7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BFA078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0EB7FC" w14:textId="11FF552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-42A_n257F</w:t>
            </w:r>
          </w:p>
        </w:tc>
        <w:tc>
          <w:tcPr>
            <w:tcW w:w="1054" w:type="dxa"/>
            <w:tcBorders>
              <w:top w:val="single" w:sz="4" w:space="0" w:color="auto"/>
              <w:left w:val="single" w:sz="4" w:space="0" w:color="auto"/>
              <w:bottom w:val="single" w:sz="4" w:space="0" w:color="auto"/>
              <w:right w:val="single" w:sz="4" w:space="0" w:color="auto"/>
            </w:tcBorders>
          </w:tcPr>
          <w:p w14:paraId="74B52319" w14:textId="0B7393B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4106D24" w14:textId="6BF68A5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AF2318F"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6537F00B" w14:textId="6864232C"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E00BA67" w14:textId="7E54A36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FBC42D" w14:textId="164D282A"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A1EC7C" w14:textId="6B6F55AA"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762D75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947BC8" w14:textId="65EBD2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-42A_n257G</w:t>
            </w:r>
          </w:p>
        </w:tc>
        <w:tc>
          <w:tcPr>
            <w:tcW w:w="1054" w:type="dxa"/>
            <w:tcBorders>
              <w:top w:val="single" w:sz="4" w:space="0" w:color="auto"/>
              <w:left w:val="single" w:sz="4" w:space="0" w:color="auto"/>
              <w:bottom w:val="single" w:sz="4" w:space="0" w:color="auto"/>
              <w:right w:val="single" w:sz="4" w:space="0" w:color="auto"/>
            </w:tcBorders>
          </w:tcPr>
          <w:p w14:paraId="215D9D72" w14:textId="22E499C7"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6DE693" w14:textId="36EC35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63345CE" w14:textId="318ABAD3"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9D6B7" w14:textId="29363AD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EED03" w14:textId="15413C1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C5797AF" w14:textId="3239E2A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CC06B1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B3B106" w14:textId="0CDA34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-42A_n257H</w:t>
            </w:r>
          </w:p>
        </w:tc>
        <w:tc>
          <w:tcPr>
            <w:tcW w:w="1054" w:type="dxa"/>
            <w:tcBorders>
              <w:top w:val="single" w:sz="4" w:space="0" w:color="auto"/>
              <w:left w:val="single" w:sz="4" w:space="0" w:color="auto"/>
              <w:bottom w:val="single" w:sz="4" w:space="0" w:color="auto"/>
              <w:right w:val="single" w:sz="4" w:space="0" w:color="auto"/>
            </w:tcBorders>
          </w:tcPr>
          <w:p w14:paraId="389B328F" w14:textId="2A1AA50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F69B2" w14:textId="5B39A6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FB6B205" w14:textId="322DFC0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ED85A48" w14:textId="71B99F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0C6EA5" w14:textId="4F434636"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0FD9EC2" w14:textId="7292629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3FE1E8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BD924A" w14:textId="76E594C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-42A_n257I</w:t>
            </w:r>
          </w:p>
        </w:tc>
        <w:tc>
          <w:tcPr>
            <w:tcW w:w="1054" w:type="dxa"/>
            <w:tcBorders>
              <w:top w:val="single" w:sz="4" w:space="0" w:color="auto"/>
              <w:left w:val="single" w:sz="4" w:space="0" w:color="auto"/>
              <w:bottom w:val="single" w:sz="4" w:space="0" w:color="auto"/>
              <w:right w:val="single" w:sz="4" w:space="0" w:color="auto"/>
            </w:tcBorders>
          </w:tcPr>
          <w:p w14:paraId="09A1F614" w14:textId="6088920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56A24E6" w14:textId="7257996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41657E7" w14:textId="292A8E6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8373CA5" w14:textId="74DE4DE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1E4602" w14:textId="2FF6FD8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7079D2" w14:textId="503B158C"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BD17EC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F3A44" w14:textId="2EFAB13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-42A_n257J</w:t>
            </w:r>
          </w:p>
        </w:tc>
        <w:tc>
          <w:tcPr>
            <w:tcW w:w="1054" w:type="dxa"/>
            <w:tcBorders>
              <w:top w:val="single" w:sz="4" w:space="0" w:color="auto"/>
              <w:left w:val="single" w:sz="4" w:space="0" w:color="auto"/>
              <w:bottom w:val="single" w:sz="4" w:space="0" w:color="auto"/>
              <w:right w:val="single" w:sz="4" w:space="0" w:color="auto"/>
            </w:tcBorders>
          </w:tcPr>
          <w:p w14:paraId="281B2EFA" w14:textId="626D5D5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E5F25B" w14:textId="18A22AE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18F561D" w14:textId="60A5FAE7"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2E77433" w14:textId="05B68C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4617DF5" w14:textId="405A50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29C0AD" w14:textId="5BE0724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55E10C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0F5FAC" w14:textId="14B5E9E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-42A_n257K</w:t>
            </w:r>
          </w:p>
        </w:tc>
        <w:tc>
          <w:tcPr>
            <w:tcW w:w="1054" w:type="dxa"/>
            <w:tcBorders>
              <w:top w:val="single" w:sz="4" w:space="0" w:color="auto"/>
              <w:left w:val="single" w:sz="4" w:space="0" w:color="auto"/>
              <w:bottom w:val="single" w:sz="4" w:space="0" w:color="auto"/>
              <w:right w:val="single" w:sz="4" w:space="0" w:color="auto"/>
            </w:tcBorders>
          </w:tcPr>
          <w:p w14:paraId="3CD6365B" w14:textId="21D9F27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0F017FB" w14:textId="4137B2F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D4A046" w14:textId="5A9768ED"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91557BA" w14:textId="4C8D4D8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2D345AF" w14:textId="58D3433B"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E253B3A" w14:textId="4969905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B78E41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ACB4D" w14:textId="67D471A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-42A_n257L</w:t>
            </w:r>
          </w:p>
        </w:tc>
        <w:tc>
          <w:tcPr>
            <w:tcW w:w="1054" w:type="dxa"/>
            <w:tcBorders>
              <w:top w:val="single" w:sz="4" w:space="0" w:color="auto"/>
              <w:left w:val="single" w:sz="4" w:space="0" w:color="auto"/>
              <w:bottom w:val="single" w:sz="4" w:space="0" w:color="auto"/>
              <w:right w:val="single" w:sz="4" w:space="0" w:color="auto"/>
            </w:tcBorders>
          </w:tcPr>
          <w:p w14:paraId="58062D13" w14:textId="5C19A96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FFC2583" w14:textId="5F85A18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07381D36" w14:textId="7DA13358" w:rsidR="003D2B62" w:rsidRDefault="003D2B62" w:rsidP="003D2B62">
            <w:pPr>
              <w:pStyle w:val="TAL"/>
              <w:rPr>
                <w:rFonts w:cs="Arial"/>
                <w:color w:val="000000"/>
                <w:sz w:val="16"/>
                <w:szCs w:val="16"/>
              </w:rPr>
            </w:pPr>
            <w:r w:rsidRPr="000D0F0A">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EC55598" w14:textId="71D4658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716BCE" w14:textId="5CA3C1F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19187" w14:textId="6748CED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DDC713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BCB57C" w14:textId="1CEFD80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w:t>
            </w:r>
            <w:r w:rsidRPr="0079359E">
              <w:rPr>
                <w:rFonts w:ascii="Arial" w:eastAsia="Malgun Gothic" w:hAnsi="Arial" w:cs="Arial" w:hint="eastAsia"/>
                <w:sz w:val="16"/>
                <w:szCs w:val="16"/>
                <w:lang w:eastAsia="ko-KR"/>
              </w:rPr>
              <w:t>C</w:t>
            </w:r>
            <w:r w:rsidRPr="0079359E">
              <w:rPr>
                <w:rFonts w:ascii="Arial" w:eastAsia="Malgun Gothic" w:hAnsi="Arial" w:cs="Arial"/>
                <w:sz w:val="16"/>
                <w:szCs w:val="16"/>
                <w:lang w:eastAsia="ko-KR"/>
              </w:rPr>
              <w:t>-42A_n257M</w:t>
            </w:r>
          </w:p>
        </w:tc>
        <w:tc>
          <w:tcPr>
            <w:tcW w:w="1054" w:type="dxa"/>
            <w:tcBorders>
              <w:top w:val="single" w:sz="4" w:space="0" w:color="auto"/>
              <w:left w:val="single" w:sz="4" w:space="0" w:color="auto"/>
              <w:bottom w:val="single" w:sz="4" w:space="0" w:color="auto"/>
              <w:right w:val="single" w:sz="4" w:space="0" w:color="auto"/>
            </w:tcBorders>
          </w:tcPr>
          <w:p w14:paraId="4A8B168F" w14:textId="383F028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4ED54D9" w14:textId="645085D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4A6424C"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2FDCEE10" w14:textId="594A4C5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9A59E80" w14:textId="6F32F91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1BE614C" w14:textId="042EC3F0"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FA7A7C8" w14:textId="7A82A898"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5D84CA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57C9EE" w14:textId="0602232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DC_3A-41C-42C_n257D</w:t>
            </w:r>
          </w:p>
        </w:tc>
        <w:tc>
          <w:tcPr>
            <w:tcW w:w="1054" w:type="dxa"/>
            <w:tcBorders>
              <w:top w:val="single" w:sz="4" w:space="0" w:color="auto"/>
              <w:left w:val="single" w:sz="4" w:space="0" w:color="auto"/>
              <w:bottom w:val="single" w:sz="4" w:space="0" w:color="auto"/>
              <w:right w:val="single" w:sz="4" w:space="0" w:color="auto"/>
            </w:tcBorders>
          </w:tcPr>
          <w:p w14:paraId="7FEA8926" w14:textId="1B0B395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9C60E7" w14:textId="18A415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E6916B"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013E5F8E" w14:textId="0B65908A" w:rsidR="003D2B62" w:rsidRDefault="003D2B62" w:rsidP="003D2B62">
            <w:pPr>
              <w:pStyle w:val="TAL"/>
              <w:rPr>
                <w:rFonts w:cs="Arial"/>
                <w:color w:val="000000"/>
                <w:sz w:val="16"/>
                <w:szCs w:val="16"/>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0E471B3" w14:textId="018ACCA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6EAB2D2" w14:textId="02B811A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4DB22F1" w14:textId="7460967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E80F0B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8FCC5E" w14:textId="439FAC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w:t>
            </w:r>
            <w:r w:rsidRPr="0079359E">
              <w:rPr>
                <w:rFonts w:ascii="Arial" w:eastAsia="Malgun Gothic" w:hAnsi="Arial" w:cs="Arial" w:hint="eastAsia"/>
                <w:sz w:val="16"/>
                <w:szCs w:val="16"/>
                <w:lang w:eastAsia="ko-KR"/>
              </w:rPr>
              <w:t>E</w:t>
            </w:r>
          </w:p>
        </w:tc>
        <w:tc>
          <w:tcPr>
            <w:tcW w:w="1054" w:type="dxa"/>
            <w:tcBorders>
              <w:top w:val="single" w:sz="4" w:space="0" w:color="auto"/>
              <w:left w:val="single" w:sz="4" w:space="0" w:color="auto"/>
              <w:bottom w:val="single" w:sz="4" w:space="0" w:color="auto"/>
              <w:right w:val="single" w:sz="4" w:space="0" w:color="auto"/>
            </w:tcBorders>
          </w:tcPr>
          <w:p w14:paraId="2CA0029F" w14:textId="5FAEFBB3"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916AC0" w14:textId="56FADFF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2B90B30" w14:textId="2C3BC2B6"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5FEEF632" w14:textId="3878F07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67BA1F" w14:textId="64ACB79C"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5C2EEC" w14:textId="212E583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296960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5B9EC" w14:textId="26054EC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DC_3A-41C-42C_n257F</w:t>
            </w:r>
          </w:p>
        </w:tc>
        <w:tc>
          <w:tcPr>
            <w:tcW w:w="1054" w:type="dxa"/>
            <w:tcBorders>
              <w:top w:val="single" w:sz="4" w:space="0" w:color="auto"/>
              <w:left w:val="single" w:sz="4" w:space="0" w:color="auto"/>
              <w:bottom w:val="single" w:sz="4" w:space="0" w:color="auto"/>
              <w:right w:val="single" w:sz="4" w:space="0" w:color="auto"/>
            </w:tcBorders>
          </w:tcPr>
          <w:p w14:paraId="146A6E3A" w14:textId="34ABD46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213523A" w14:textId="3F0132E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A466CE3" w14:textId="0BA990D2" w:rsidR="003D2B62" w:rsidRDefault="003D2B62" w:rsidP="003D2B62">
            <w:pPr>
              <w:pStyle w:val="TAL"/>
              <w:rPr>
                <w:rFonts w:cs="Arial"/>
                <w:color w:val="000000"/>
                <w:sz w:val="16"/>
                <w:szCs w:val="16"/>
              </w:rPr>
            </w:pPr>
            <w:r w:rsidRPr="00CA14FD">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ACC16F0" w14:textId="09FA8CB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29899D4" w14:textId="700C4F37"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3522D09" w14:textId="18F82619"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1E152A8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E1504" w14:textId="2D0E75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DC_3A-41C-42C_n257G</w:t>
            </w:r>
          </w:p>
        </w:tc>
        <w:tc>
          <w:tcPr>
            <w:tcW w:w="1054" w:type="dxa"/>
            <w:tcBorders>
              <w:top w:val="single" w:sz="4" w:space="0" w:color="auto"/>
              <w:left w:val="single" w:sz="4" w:space="0" w:color="auto"/>
              <w:bottom w:val="single" w:sz="4" w:space="0" w:color="auto"/>
              <w:right w:val="single" w:sz="4" w:space="0" w:color="auto"/>
            </w:tcBorders>
          </w:tcPr>
          <w:p w14:paraId="43992EF7" w14:textId="1EB25F9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6ABA4E0" w14:textId="3C0B1E8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1E11BD6" w14:textId="03256D75"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3F5C141" w14:textId="02DA57F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6038C4A" w14:textId="18D4571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129DD21" w14:textId="105CDE0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999CE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C49068" w14:textId="4C99768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DC_3A-41C-42C_n257H</w:t>
            </w:r>
          </w:p>
        </w:tc>
        <w:tc>
          <w:tcPr>
            <w:tcW w:w="1054" w:type="dxa"/>
            <w:tcBorders>
              <w:top w:val="single" w:sz="4" w:space="0" w:color="auto"/>
              <w:left w:val="single" w:sz="4" w:space="0" w:color="auto"/>
              <w:bottom w:val="single" w:sz="4" w:space="0" w:color="auto"/>
              <w:right w:val="single" w:sz="4" w:space="0" w:color="auto"/>
            </w:tcBorders>
          </w:tcPr>
          <w:p w14:paraId="43E4B009" w14:textId="3664995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7422356" w14:textId="4C5B94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F525A74" w14:textId="4DE4D89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5650788" w14:textId="55BF0CA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FDEBBC1" w14:textId="650A64A2"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ED5C2A9" w14:textId="741744A2"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1A996A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E37E3D1" w14:textId="2206287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DC_3A-41C-42C_n257I</w:t>
            </w:r>
          </w:p>
        </w:tc>
        <w:tc>
          <w:tcPr>
            <w:tcW w:w="1054" w:type="dxa"/>
            <w:tcBorders>
              <w:top w:val="single" w:sz="4" w:space="0" w:color="auto"/>
              <w:left w:val="single" w:sz="4" w:space="0" w:color="auto"/>
              <w:bottom w:val="single" w:sz="4" w:space="0" w:color="auto"/>
              <w:right w:val="single" w:sz="4" w:space="0" w:color="auto"/>
            </w:tcBorders>
          </w:tcPr>
          <w:p w14:paraId="412BB559" w14:textId="614A365D"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D8EAE1" w14:textId="77147A4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0B78185" w14:textId="5F556CA6"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AF0A59B" w14:textId="2D4624B5"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0E006D" w14:textId="17E1D62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D333CA0" w14:textId="14BEBA8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7A0588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5F3404" w14:textId="414109B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DC_3A-41C-42C_n257J</w:t>
            </w:r>
          </w:p>
        </w:tc>
        <w:tc>
          <w:tcPr>
            <w:tcW w:w="1054" w:type="dxa"/>
            <w:tcBorders>
              <w:top w:val="single" w:sz="4" w:space="0" w:color="auto"/>
              <w:left w:val="single" w:sz="4" w:space="0" w:color="auto"/>
              <w:bottom w:val="single" w:sz="4" w:space="0" w:color="auto"/>
              <w:right w:val="single" w:sz="4" w:space="0" w:color="auto"/>
            </w:tcBorders>
          </w:tcPr>
          <w:p w14:paraId="685B3CD7" w14:textId="771E140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F39F793" w14:textId="57F3685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DDB725B" w14:textId="6B3606B3"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6BEF07E" w14:textId="74058F8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1CC6AD" w14:textId="5D75E42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FE9778" w14:textId="637A661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B4C2F9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0C9073" w14:textId="44CB11D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DC_3A-41C-42C_n257K</w:t>
            </w:r>
          </w:p>
        </w:tc>
        <w:tc>
          <w:tcPr>
            <w:tcW w:w="1054" w:type="dxa"/>
            <w:tcBorders>
              <w:top w:val="single" w:sz="4" w:space="0" w:color="auto"/>
              <w:left w:val="single" w:sz="4" w:space="0" w:color="auto"/>
              <w:bottom w:val="single" w:sz="4" w:space="0" w:color="auto"/>
              <w:right w:val="single" w:sz="4" w:space="0" w:color="auto"/>
            </w:tcBorders>
          </w:tcPr>
          <w:p w14:paraId="530E6338" w14:textId="3D795335"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A013435" w14:textId="7279DEC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B3CBF6D" w14:textId="12ABFE89" w:rsidR="003D2B62" w:rsidRDefault="003D2B62" w:rsidP="003D2B62">
            <w:pPr>
              <w:pStyle w:val="TAL"/>
              <w:rPr>
                <w:rFonts w:cs="Arial"/>
                <w:color w:val="000000"/>
                <w:sz w:val="16"/>
                <w:szCs w:val="16"/>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7488A132" w14:textId="69AAD9D7"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9CEAE2" w14:textId="6948BBA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EBB358" w14:textId="2F18B96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EA232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B8ADAD" w14:textId="1F77F9C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DC_3A-41C-42C_n257L</w:t>
            </w:r>
          </w:p>
        </w:tc>
        <w:tc>
          <w:tcPr>
            <w:tcW w:w="1054" w:type="dxa"/>
            <w:tcBorders>
              <w:top w:val="single" w:sz="4" w:space="0" w:color="auto"/>
              <w:left w:val="single" w:sz="4" w:space="0" w:color="auto"/>
              <w:bottom w:val="single" w:sz="4" w:space="0" w:color="auto"/>
              <w:right w:val="single" w:sz="4" w:space="0" w:color="auto"/>
            </w:tcBorders>
          </w:tcPr>
          <w:p w14:paraId="28EBB7BE" w14:textId="58B5C6EB"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F4AB18" w14:textId="509D02B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654A4F7" w14:textId="6B508AD5" w:rsidR="003D2B62" w:rsidRPr="005778B8" w:rsidRDefault="003D2B62" w:rsidP="003D2B62">
            <w:pPr>
              <w:pStyle w:val="TAL"/>
              <w:rPr>
                <w:rFonts w:cs="Arial"/>
                <w:sz w:val="16"/>
                <w:szCs w:val="16"/>
                <w:lang w:eastAsia="ja-JP"/>
              </w:rPr>
            </w:pPr>
            <w:r w:rsidRPr="0036387B">
              <w:rPr>
                <w:rFonts w:cs="Arial"/>
                <w:sz w:val="16"/>
                <w:szCs w:val="16"/>
                <w:lang w:eastAsia="ja-JP"/>
              </w:rPr>
              <w:t>38.101-3: R4-1814995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8496B47" w14:textId="628E633C"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54A92" w14:textId="003CC478"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72AC3B1" w14:textId="12F17A9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1403F5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4F105E2" w14:textId="28CAF43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DC_3A-41C-42C_n257M</w:t>
            </w:r>
          </w:p>
        </w:tc>
        <w:tc>
          <w:tcPr>
            <w:tcW w:w="1054" w:type="dxa"/>
            <w:tcBorders>
              <w:top w:val="single" w:sz="4" w:space="0" w:color="auto"/>
              <w:left w:val="single" w:sz="4" w:space="0" w:color="auto"/>
              <w:bottom w:val="single" w:sz="4" w:space="0" w:color="auto"/>
              <w:right w:val="single" w:sz="4" w:space="0" w:color="auto"/>
            </w:tcBorders>
          </w:tcPr>
          <w:p w14:paraId="3D7B8C8A" w14:textId="0D082612"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CB5104" w14:textId="0CA9419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266A95E" w14:textId="77777777" w:rsidR="003D2B62" w:rsidRDefault="003D2B62" w:rsidP="003D2B62">
            <w:pPr>
              <w:pStyle w:val="TAL"/>
              <w:rPr>
                <w:rFonts w:cs="Arial"/>
                <w:sz w:val="16"/>
                <w:szCs w:val="16"/>
                <w:lang w:eastAsia="ja-JP"/>
              </w:rPr>
            </w:pPr>
            <w:r>
              <w:rPr>
                <w:rFonts w:cs="Arial"/>
                <w:sz w:val="16"/>
                <w:szCs w:val="16"/>
                <w:lang w:eastAsia="ja-JP"/>
              </w:rPr>
              <w:t>37.716-31-11: R4-1812756</w:t>
            </w:r>
          </w:p>
          <w:p w14:paraId="5DEFD9D9" w14:textId="477C4D92" w:rsidR="003D2B62" w:rsidRPr="005778B8"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55853A0A" w14:textId="54F7AE8B"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107429" w14:textId="4BD5587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4543A0" w14:textId="5AAD023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B51941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6A5458" w14:textId="73AA9CB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DC_1A-3A-42A_n257G</w:t>
            </w:r>
          </w:p>
        </w:tc>
        <w:tc>
          <w:tcPr>
            <w:tcW w:w="1054" w:type="dxa"/>
            <w:tcBorders>
              <w:top w:val="single" w:sz="4" w:space="0" w:color="auto"/>
              <w:left w:val="single" w:sz="4" w:space="0" w:color="auto"/>
              <w:bottom w:val="single" w:sz="4" w:space="0" w:color="auto"/>
              <w:right w:val="single" w:sz="4" w:space="0" w:color="auto"/>
            </w:tcBorders>
          </w:tcPr>
          <w:p w14:paraId="5132ACAD" w14:textId="734B8720"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0175AAA" w14:textId="11D3FC1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AFE023A" w14:textId="34B4421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DA83613" w14:textId="3E7EE0FF"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2F49EB" w14:textId="66453661"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633C677" w14:textId="3997A077"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72FA970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A5B4F1" w14:textId="12817D8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DC_1A-3A-42A_n257H</w:t>
            </w:r>
          </w:p>
        </w:tc>
        <w:tc>
          <w:tcPr>
            <w:tcW w:w="1054" w:type="dxa"/>
            <w:tcBorders>
              <w:top w:val="single" w:sz="4" w:space="0" w:color="auto"/>
              <w:left w:val="single" w:sz="4" w:space="0" w:color="auto"/>
              <w:bottom w:val="single" w:sz="4" w:space="0" w:color="auto"/>
              <w:right w:val="single" w:sz="4" w:space="0" w:color="auto"/>
            </w:tcBorders>
          </w:tcPr>
          <w:p w14:paraId="6D1B4CDA" w14:textId="0CB979B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B603617" w14:textId="3544DCD6"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4507E39A" w14:textId="08F3B75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AB35D37" w14:textId="285F4CAB"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0BF1C1" w14:textId="346008A3"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B464CBC" w14:textId="278EAFDC"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03EB75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764A64" w14:textId="7B029B7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DC_1A-3A-42A_n257I</w:t>
            </w:r>
          </w:p>
        </w:tc>
        <w:tc>
          <w:tcPr>
            <w:tcW w:w="1054" w:type="dxa"/>
            <w:tcBorders>
              <w:top w:val="single" w:sz="4" w:space="0" w:color="auto"/>
              <w:left w:val="single" w:sz="4" w:space="0" w:color="auto"/>
              <w:bottom w:val="single" w:sz="4" w:space="0" w:color="auto"/>
              <w:right w:val="single" w:sz="4" w:space="0" w:color="auto"/>
            </w:tcBorders>
          </w:tcPr>
          <w:p w14:paraId="4C10B89E" w14:textId="2E134241"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8875A85" w14:textId="729B335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BA860FB" w14:textId="27FD4AE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59D4DA8" w14:textId="2EC4ECB4"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90305" w14:textId="7B0DB94D"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AB59A40" w14:textId="53C85A00"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6F76CC2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C6A0B7" w14:textId="3B82B82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DC_1A-3A-42A_n257J</w:t>
            </w:r>
          </w:p>
        </w:tc>
        <w:tc>
          <w:tcPr>
            <w:tcW w:w="1054" w:type="dxa"/>
            <w:tcBorders>
              <w:top w:val="single" w:sz="4" w:space="0" w:color="auto"/>
              <w:left w:val="single" w:sz="4" w:space="0" w:color="auto"/>
              <w:bottom w:val="single" w:sz="4" w:space="0" w:color="auto"/>
              <w:right w:val="single" w:sz="4" w:space="0" w:color="auto"/>
            </w:tcBorders>
          </w:tcPr>
          <w:p w14:paraId="071059A9" w14:textId="20DE9A3D"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94C5F52" w14:textId="4F54BD9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1F185BD" w14:textId="483193E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9A458EF" w14:textId="2716BFE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F4A848" w14:textId="5D145BAF"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4E8BBBC" w14:textId="61BC70EC"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0EEA5CE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2EBE6BD" w14:textId="4FFAACF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DC_1A-3A-42A_n257K</w:t>
            </w:r>
          </w:p>
        </w:tc>
        <w:tc>
          <w:tcPr>
            <w:tcW w:w="1054" w:type="dxa"/>
            <w:tcBorders>
              <w:top w:val="single" w:sz="4" w:space="0" w:color="auto"/>
              <w:left w:val="single" w:sz="4" w:space="0" w:color="auto"/>
              <w:bottom w:val="single" w:sz="4" w:space="0" w:color="auto"/>
              <w:right w:val="single" w:sz="4" w:space="0" w:color="auto"/>
            </w:tcBorders>
          </w:tcPr>
          <w:p w14:paraId="5EFFDA31" w14:textId="5ECB19A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627B9F" w14:textId="1D0C1238"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52D32DE" w14:textId="1544F2BE"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20539A8" w14:textId="3C8E8800"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818EB1" w14:textId="475C21E5"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E4BD9AC" w14:textId="5227EC9D"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50F4F1B7"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35DF65" w14:textId="5FE9D2F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DC_1A-3A-42A_n257L</w:t>
            </w:r>
          </w:p>
        </w:tc>
        <w:tc>
          <w:tcPr>
            <w:tcW w:w="1054" w:type="dxa"/>
            <w:tcBorders>
              <w:top w:val="single" w:sz="4" w:space="0" w:color="auto"/>
              <w:left w:val="single" w:sz="4" w:space="0" w:color="auto"/>
              <w:bottom w:val="single" w:sz="4" w:space="0" w:color="auto"/>
              <w:right w:val="single" w:sz="4" w:space="0" w:color="auto"/>
            </w:tcBorders>
          </w:tcPr>
          <w:p w14:paraId="58C7FA49" w14:textId="284E631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AD99F22" w14:textId="3A5FA2D1"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9BAA24F" w14:textId="60AD2F01"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67F18B10" w14:textId="35C1B24A"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870C0E6" w14:textId="25095ACE"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8A51A75" w14:textId="217ACFB4"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73DED72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735D8F" w14:textId="46F1C3F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w:t>
            </w:r>
          </w:p>
        </w:tc>
        <w:tc>
          <w:tcPr>
            <w:tcW w:w="1054" w:type="dxa"/>
            <w:tcBorders>
              <w:top w:val="single" w:sz="4" w:space="0" w:color="auto"/>
              <w:left w:val="single" w:sz="4" w:space="0" w:color="auto"/>
              <w:bottom w:val="single" w:sz="4" w:space="0" w:color="auto"/>
              <w:right w:val="single" w:sz="4" w:space="0" w:color="auto"/>
            </w:tcBorders>
          </w:tcPr>
          <w:p w14:paraId="38D92D69" w14:textId="43F7ED37"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AFF5A6" w14:textId="52B02B42"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F6FDFB6" w14:textId="7F7EFA8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41E60D14" w14:textId="52467967"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908871" w14:textId="1802CD74" w:rsidR="003D2B62" w:rsidRDefault="003D2B62" w:rsidP="003D2B62">
            <w:pPr>
              <w:pStyle w:val="TAL"/>
              <w:rPr>
                <w:rFonts w:cs="Arial"/>
                <w:sz w:val="16"/>
                <w:szCs w:val="16"/>
                <w:lang w:eastAsia="ja-JP"/>
              </w:rPr>
            </w:pPr>
            <w:r w:rsidRPr="00CF371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0CF182B" w14:textId="21910A86"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3D93E4B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F5C95D" w14:textId="6DBA861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DC_1A-3A-42C_n257G</w:t>
            </w:r>
          </w:p>
        </w:tc>
        <w:tc>
          <w:tcPr>
            <w:tcW w:w="1054" w:type="dxa"/>
            <w:tcBorders>
              <w:top w:val="single" w:sz="4" w:space="0" w:color="auto"/>
              <w:left w:val="single" w:sz="4" w:space="0" w:color="auto"/>
              <w:bottom w:val="single" w:sz="4" w:space="0" w:color="auto"/>
              <w:right w:val="single" w:sz="4" w:space="0" w:color="auto"/>
            </w:tcBorders>
          </w:tcPr>
          <w:p w14:paraId="313AC64F" w14:textId="27B6137E"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6D69027" w14:textId="65A44E8B"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064FEA2" w14:textId="544D74F2"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1D897E38" w14:textId="316FFE89"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BBFD5D" w14:textId="3A9BC51D"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CF3BC84" w14:textId="1016FC8C"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22749A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955EF2" w14:textId="6E59B51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DC_1A-3A-42C_n257H</w:t>
            </w:r>
          </w:p>
        </w:tc>
        <w:tc>
          <w:tcPr>
            <w:tcW w:w="1054" w:type="dxa"/>
            <w:tcBorders>
              <w:top w:val="single" w:sz="4" w:space="0" w:color="auto"/>
              <w:left w:val="single" w:sz="4" w:space="0" w:color="auto"/>
              <w:bottom w:val="single" w:sz="4" w:space="0" w:color="auto"/>
              <w:right w:val="single" w:sz="4" w:space="0" w:color="auto"/>
            </w:tcBorders>
          </w:tcPr>
          <w:p w14:paraId="17685570" w14:textId="02851118"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A27644" w14:textId="483095D5"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2B9FDA9B" w14:textId="5CE33F5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E924639" w14:textId="16E68F13"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CD159" w14:textId="7A99AD2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181899" w14:textId="6A85E4FE"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3B16E97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826AAE" w14:textId="7908778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DC_1A-3A-42C_n257I</w:t>
            </w:r>
          </w:p>
        </w:tc>
        <w:tc>
          <w:tcPr>
            <w:tcW w:w="1054" w:type="dxa"/>
            <w:tcBorders>
              <w:top w:val="single" w:sz="4" w:space="0" w:color="auto"/>
              <w:left w:val="single" w:sz="4" w:space="0" w:color="auto"/>
              <w:bottom w:val="single" w:sz="4" w:space="0" w:color="auto"/>
              <w:right w:val="single" w:sz="4" w:space="0" w:color="auto"/>
            </w:tcBorders>
          </w:tcPr>
          <w:p w14:paraId="404382D5" w14:textId="54DED122"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8FEF540" w14:textId="5433213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68138A37" w14:textId="2DAEC24F"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0AA4475" w14:textId="3E6D648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F112C99" w14:textId="1DEB97D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0E8B93B" w14:textId="69F631BA"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2B39CD4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B6C38B" w14:textId="638620D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DC_1A-3A-42C_n257J</w:t>
            </w:r>
          </w:p>
        </w:tc>
        <w:tc>
          <w:tcPr>
            <w:tcW w:w="1054" w:type="dxa"/>
            <w:tcBorders>
              <w:top w:val="single" w:sz="4" w:space="0" w:color="auto"/>
              <w:left w:val="single" w:sz="4" w:space="0" w:color="auto"/>
              <w:bottom w:val="single" w:sz="4" w:space="0" w:color="auto"/>
              <w:right w:val="single" w:sz="4" w:space="0" w:color="auto"/>
            </w:tcBorders>
          </w:tcPr>
          <w:p w14:paraId="3A7894B2" w14:textId="2BA6F3CF"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EED4B67" w14:textId="3786ACDF"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307286FC" w14:textId="24DE8C7B"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34B13FD9" w14:textId="4B661B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EB3A8E" w14:textId="3339AA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322171" w14:textId="04E14504"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054D167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48A70DD" w14:textId="7964876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DC_1A-3A-42C_n257K</w:t>
            </w:r>
          </w:p>
        </w:tc>
        <w:tc>
          <w:tcPr>
            <w:tcW w:w="1054" w:type="dxa"/>
            <w:tcBorders>
              <w:top w:val="single" w:sz="4" w:space="0" w:color="auto"/>
              <w:left w:val="single" w:sz="4" w:space="0" w:color="auto"/>
              <w:bottom w:val="single" w:sz="4" w:space="0" w:color="auto"/>
              <w:right w:val="single" w:sz="4" w:space="0" w:color="auto"/>
            </w:tcBorders>
          </w:tcPr>
          <w:p w14:paraId="0E189A1E" w14:textId="20ABA45C"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0DD1D7B" w14:textId="2F3B25FE"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1DC0D472" w14:textId="512151CA" w:rsidR="003D2B62" w:rsidRPr="005778B8"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09A2EE50" w14:textId="1D630075"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9D1ED2" w14:textId="06155BD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8B43B21" w14:textId="45EDDB56"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563DE35F"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E3EF35" w14:textId="1F48A914"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DC_1A-3A-42C_n257L</w:t>
            </w:r>
          </w:p>
        </w:tc>
        <w:tc>
          <w:tcPr>
            <w:tcW w:w="1054" w:type="dxa"/>
            <w:tcBorders>
              <w:top w:val="single" w:sz="4" w:space="0" w:color="auto"/>
              <w:left w:val="single" w:sz="4" w:space="0" w:color="auto"/>
              <w:bottom w:val="single" w:sz="4" w:space="0" w:color="auto"/>
              <w:right w:val="single" w:sz="4" w:space="0" w:color="auto"/>
            </w:tcBorders>
          </w:tcPr>
          <w:p w14:paraId="195CB2DA" w14:textId="418B178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4460C92" w14:textId="66E7AF60"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5E5CF96E" w14:textId="51045047"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2FD9DA3D" w14:textId="6A71F43D"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961181" w14:textId="23AF120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F2A564F" w14:textId="42828F19"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76501C6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6F56D3" w14:textId="7A5F62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w:t>
            </w:r>
          </w:p>
        </w:tc>
        <w:tc>
          <w:tcPr>
            <w:tcW w:w="1054" w:type="dxa"/>
            <w:tcBorders>
              <w:top w:val="single" w:sz="4" w:space="0" w:color="auto"/>
              <w:left w:val="single" w:sz="4" w:space="0" w:color="auto"/>
              <w:bottom w:val="single" w:sz="4" w:space="0" w:color="auto"/>
              <w:right w:val="single" w:sz="4" w:space="0" w:color="auto"/>
            </w:tcBorders>
          </w:tcPr>
          <w:p w14:paraId="3962A7CE" w14:textId="3854BD39"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8CC6ACC" w14:textId="6CCD7A93" w:rsidR="003D2B62" w:rsidRPr="0079359E" w:rsidRDefault="003D2B62" w:rsidP="003D2B62">
            <w:pPr>
              <w:pStyle w:val="FP"/>
              <w:rPr>
                <w:rFonts w:ascii="Arial" w:eastAsia="Malgun Gothic" w:hAnsi="Arial" w:cs="Arial"/>
                <w:sz w:val="16"/>
                <w:szCs w:val="16"/>
                <w:lang w:eastAsia="ko-KR"/>
              </w:rPr>
            </w:pPr>
            <w:r w:rsidRPr="002A4651">
              <w:rPr>
                <w:rFonts w:ascii="Arial" w:eastAsia="Malgun Gothic" w:hAnsi="Arial" w:cs="Arial" w:hint="eastAsia"/>
                <w:sz w:val="16"/>
                <w:szCs w:val="16"/>
                <w:lang w:eastAsia="ko-KR"/>
              </w:rPr>
              <w:t>Xiao Shao, KDDI</w:t>
            </w:r>
          </w:p>
        </w:tc>
        <w:tc>
          <w:tcPr>
            <w:tcW w:w="2551" w:type="dxa"/>
            <w:tcBorders>
              <w:top w:val="single" w:sz="4" w:space="0" w:color="auto"/>
              <w:left w:val="single" w:sz="4" w:space="0" w:color="auto"/>
              <w:bottom w:val="single" w:sz="4" w:space="0" w:color="auto"/>
              <w:right w:val="single" w:sz="4" w:space="0" w:color="auto"/>
            </w:tcBorders>
          </w:tcPr>
          <w:p w14:paraId="7529C93B" w14:textId="25B87991" w:rsidR="003D2B62" w:rsidRPr="006E7FFB" w:rsidRDefault="003D2B62" w:rsidP="003D2B62">
            <w:pPr>
              <w:pStyle w:val="TAL"/>
              <w:rPr>
                <w:rFonts w:cs="Arial"/>
                <w:sz w:val="16"/>
                <w:szCs w:val="16"/>
                <w:lang w:eastAsia="ja-JP"/>
              </w:rPr>
            </w:pPr>
            <w:r w:rsidRPr="005778B8">
              <w:rPr>
                <w:rFonts w:cs="Arial"/>
                <w:sz w:val="16"/>
                <w:szCs w:val="16"/>
                <w:lang w:eastAsia="ja-JP"/>
              </w:rPr>
              <w:t>38.101-3: R4-1814995, R4-1815799</w:t>
            </w:r>
          </w:p>
        </w:tc>
        <w:tc>
          <w:tcPr>
            <w:tcW w:w="993" w:type="dxa"/>
            <w:tcBorders>
              <w:top w:val="single" w:sz="4" w:space="0" w:color="auto"/>
              <w:left w:val="single" w:sz="4" w:space="0" w:color="auto"/>
              <w:bottom w:val="single" w:sz="4" w:space="0" w:color="auto"/>
              <w:right w:val="single" w:sz="4" w:space="0" w:color="auto"/>
            </w:tcBorders>
          </w:tcPr>
          <w:p w14:paraId="5F19D451" w14:textId="2AB84DF6" w:rsidR="003D2B62" w:rsidRDefault="003D2B62" w:rsidP="003D2B62">
            <w:pPr>
              <w:pStyle w:val="TAL"/>
              <w:rPr>
                <w:rFonts w:cs="Arial"/>
                <w:sz w:val="16"/>
                <w:szCs w:val="16"/>
                <w:lang w:eastAsia="ja-JP"/>
              </w:rPr>
            </w:pPr>
            <w:r w:rsidRPr="005778B8">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F3193D" w14:textId="111F2C7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51C35FE" w14:textId="434E4C31" w:rsidR="003D2B62" w:rsidRDefault="003D2B62" w:rsidP="003D2B62">
            <w:pPr>
              <w:pStyle w:val="TAL"/>
              <w:rPr>
                <w:rFonts w:cs="Arial"/>
                <w:sz w:val="16"/>
                <w:szCs w:val="16"/>
                <w:lang w:eastAsia="ja-JP"/>
              </w:rPr>
            </w:pPr>
            <w:r w:rsidRPr="005778B8">
              <w:rPr>
                <w:rFonts w:cs="Arial"/>
                <w:sz w:val="16"/>
                <w:szCs w:val="16"/>
                <w:lang w:eastAsia="ja-JP"/>
              </w:rPr>
              <w:t>None</w:t>
            </w:r>
          </w:p>
        </w:tc>
      </w:tr>
      <w:tr w:rsidR="003D2B62" w:rsidRPr="00432C06" w14:paraId="3211A2A6"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E39571" w14:textId="27FCEB0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BE8E012" w14:textId="40AD6574" w:rsidR="003D2B62" w:rsidRPr="0079359E" w:rsidRDefault="003D2B62" w:rsidP="003D2B62">
            <w:pPr>
              <w:pStyle w:val="TAL"/>
              <w:rPr>
                <w:rFonts w:eastAsia="Malgun Gothic" w:cs="Arial"/>
                <w:sz w:val="16"/>
                <w:szCs w:val="16"/>
                <w:lang w:eastAsia="ko-KR"/>
              </w:rPr>
            </w:pPr>
            <w:r w:rsidRPr="0079359E">
              <w:rPr>
                <w:rFonts w:eastAsia="Malgun Gothic"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FE91271" w14:textId="5719F3A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6B8AC64" w14:textId="3F24FF4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R4-1812796</w:t>
            </w:r>
            <w:r>
              <w:rPr>
                <w:rFonts w:cs="Arial"/>
                <w:sz w:val="16"/>
                <w:szCs w:val="16"/>
                <w:lang w:eastAsia="ja-JP"/>
              </w:rPr>
              <w:t xml:space="preserve">, </w:t>
            </w:r>
            <w:r w:rsidRPr="00106DBB">
              <w:rPr>
                <w:rFonts w:cs="Arial"/>
                <w:sz w:val="16"/>
                <w:szCs w:val="16"/>
                <w:lang w:eastAsia="ja-JP"/>
              </w:rPr>
              <w:t>R4-1815813</w:t>
            </w:r>
          </w:p>
          <w:p w14:paraId="0B75554B" w14:textId="75BA1D57"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2F55C25D" w14:textId="016D2468"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0E3265" w14:textId="405A6B01"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B0008B" w14:textId="324DE31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CDD4260"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5DB7A49" w14:textId="355380B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FEF298B" w14:textId="1586A1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7519B054" w14:textId="68E51BA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0048879" w14:textId="1B3D4CDE"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R4-1812797</w:t>
            </w:r>
            <w:r>
              <w:rPr>
                <w:rFonts w:cs="Arial"/>
                <w:sz w:val="16"/>
                <w:szCs w:val="16"/>
                <w:lang w:eastAsia="ja-JP"/>
              </w:rPr>
              <w:t xml:space="preserve">, </w:t>
            </w:r>
            <w:r w:rsidRPr="00106DBB">
              <w:rPr>
                <w:rFonts w:cs="Arial"/>
                <w:sz w:val="16"/>
                <w:szCs w:val="16"/>
                <w:lang w:eastAsia="ja-JP"/>
              </w:rPr>
              <w:t>R4-1815813</w:t>
            </w:r>
          </w:p>
          <w:p w14:paraId="758E89DD" w14:textId="19BA8EBB"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84BCD28" w14:textId="710EE5FD"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0A6AB3" w14:textId="7888AE0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DAC0F8C" w14:textId="28880ADF"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A895A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88ADF7" w14:textId="6E64E75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DC_2A-12A-66A_n260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886DEF4" w14:textId="4B8E5F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19242B28" w14:textId="2FDFCA0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B4D6F5C" w14:textId="5A154A74"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6E7FFB">
              <w:rPr>
                <w:rFonts w:cs="Arial"/>
                <w:sz w:val="16"/>
                <w:szCs w:val="16"/>
                <w:lang w:eastAsia="ja-JP"/>
              </w:rPr>
              <w:t>R4-1812798</w:t>
            </w:r>
            <w:r>
              <w:rPr>
                <w:rFonts w:cs="Arial"/>
                <w:sz w:val="16"/>
                <w:szCs w:val="16"/>
                <w:lang w:eastAsia="ja-JP"/>
              </w:rPr>
              <w:t xml:space="preserve">, </w:t>
            </w:r>
            <w:r w:rsidRPr="00106DBB">
              <w:rPr>
                <w:rFonts w:cs="Arial"/>
                <w:sz w:val="16"/>
                <w:szCs w:val="16"/>
                <w:lang w:eastAsia="ja-JP"/>
              </w:rPr>
              <w:t>R4-1815813</w:t>
            </w:r>
          </w:p>
          <w:p w14:paraId="1B986251" w14:textId="7DD62458" w:rsidR="003D2B62" w:rsidRPr="006E7FFB"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0008D86" w14:textId="0615DE6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22E2F" w14:textId="79EE20F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5F2BF7B" w14:textId="1A07026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C49143B"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99B8D6" w14:textId="63F5CB7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DC_2A-5A-66A_n260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254CC6D" w14:textId="2764AC2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7A332D89" w14:textId="5C2E4CA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172D720E" w14:textId="2310E45B"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R4-1812799</w:t>
            </w:r>
            <w:r>
              <w:rPr>
                <w:rFonts w:cs="Arial"/>
                <w:sz w:val="16"/>
                <w:szCs w:val="16"/>
                <w:lang w:eastAsia="ja-JP"/>
              </w:rPr>
              <w:t xml:space="preserve">, </w:t>
            </w:r>
            <w:r w:rsidRPr="00106DBB">
              <w:rPr>
                <w:rFonts w:cs="Arial"/>
                <w:sz w:val="16"/>
                <w:szCs w:val="16"/>
                <w:lang w:eastAsia="ja-JP"/>
              </w:rPr>
              <w:t>R4-1815813</w:t>
            </w:r>
          </w:p>
          <w:p w14:paraId="1866ECF7" w14:textId="5BBAA9CC"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3F9D6D83" w14:textId="19F3A6F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57F13C2" w14:textId="6430EC8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4725B2CC" w14:textId="62333C6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06A131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78EB6D" w14:textId="183BEE3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EC551F" w14:textId="089B88A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38A334C" w14:textId="51D67E9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E753190" w14:textId="25026A9C"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R4-1812800</w:t>
            </w:r>
            <w:r>
              <w:rPr>
                <w:rFonts w:cs="Arial"/>
                <w:sz w:val="16"/>
                <w:szCs w:val="16"/>
                <w:lang w:eastAsia="ja-JP"/>
              </w:rPr>
              <w:t xml:space="preserve">, </w:t>
            </w:r>
            <w:r w:rsidRPr="00106DBB">
              <w:rPr>
                <w:rFonts w:cs="Arial"/>
                <w:sz w:val="16"/>
                <w:szCs w:val="16"/>
                <w:lang w:eastAsia="ja-JP"/>
              </w:rPr>
              <w:t>R4-1815813</w:t>
            </w:r>
          </w:p>
          <w:p w14:paraId="67DEAFF4" w14:textId="515363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651114D1" w14:textId="62A0E21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58911B" w14:textId="28FBB8A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FC3AA53" w14:textId="23617460"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3A15E5A"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4221D5" w14:textId="3D8C435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DC_2A-2A-12A_n260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6A18B208" w14:textId="4A92455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072CBF3" w14:textId="6879E36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5F070A75" w14:textId="5304F79E" w:rsidR="003D2B62" w:rsidRPr="00567E55"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2C291AE6" w14:textId="6CBA3B6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F9AEB7" w14:textId="64647BF9"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8B06F0E" w14:textId="04209A0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F1E37F4"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5C2121" w14:textId="6237260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DC_2A-2A-5A_n260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D6FC861" w14:textId="3822F15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466FF78" w14:textId="2F92097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E6343FB" w14:textId="6D4DFDC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133E686" w14:textId="71C1123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1F83B5" w14:textId="38910422"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70CBF92" w14:textId="4161BB17"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08B8CD8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05AB4A" w14:textId="18F43C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56890621" w14:textId="2F5FD9A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61BD0E6E" w14:textId="0B2D9D2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CDF8820" w14:textId="6CEA4C2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1675F843" w14:textId="5D533D1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C1E480" w14:textId="0C5025C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767EB41" w14:textId="7810486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CBB2C15"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1DEE3" w14:textId="79F1EE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1408EA5" w14:textId="258156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44AD243C" w14:textId="6DE05E2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4153F8E6" w14:textId="7CBF74CA"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D8066FF" w14:textId="23B648A6"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FC1D80" w14:textId="376859F8"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04A1AC" w14:textId="62DDE2D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8F8F753"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14DCDA" w14:textId="1D7660E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DC_2A-30A-66A_n260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F69546A" w14:textId="07A2CF39"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76D82957" w14:textId="0BF4809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2A2E71F" w14:textId="0236B4C8"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2, </w:t>
            </w:r>
            <w:r w:rsidRPr="00106DBB">
              <w:rPr>
                <w:rFonts w:cs="Arial"/>
                <w:sz w:val="16"/>
                <w:szCs w:val="16"/>
                <w:lang w:eastAsia="ja-JP"/>
              </w:rPr>
              <w:t>R4-1815813</w:t>
            </w:r>
          </w:p>
          <w:p w14:paraId="5DB6EFB5" w14:textId="1E897485"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4E16CB65" w14:textId="75539DE1"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B85B6F5" w14:textId="5790BB9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3C8C9F8" w14:textId="636A7755"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0C8311D"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5D8556" w14:textId="64EDF736"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39D10A8F" w14:textId="13EB9107"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238EF362" w14:textId="4F2772C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3E1BAB80" w14:textId="05B3C0B4"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68F307B" w14:textId="0670E6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43B67F" w14:textId="6EE67C5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6BD21D9" w14:textId="6E4375D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9482622"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80AB00" w14:textId="3D65C67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DC_5A-66A-66A_n260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162D08BA" w14:textId="6782CC8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8B4865C" w14:textId="1FEE72DA"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20935981" w14:textId="497D43C7"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4FDD7AC9" w14:textId="2D0C7CC4"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BC5173" w14:textId="293CE64B"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98DA037" w14:textId="5857071D"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A2F01E8"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C84035" w14:textId="650DD0C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DC_30A-66A-66A_n260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765401E0" w14:textId="3DA1EF8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FD8D94D" w14:textId="086DFF4F"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0D151A3F" w14:textId="7CBC808F"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7D9C89FF" w14:textId="1DB8D833"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66F4CB" w14:textId="7612B796"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CA0501" w14:textId="70C9321B"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4F7581BC"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074001" w14:textId="0731198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DC_2A-66A-66A_n260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0A2F3A83" w14:textId="72FAA045"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50E46664" w14:textId="13E37A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6538EA02" w14:textId="2D8E7E29"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FD5BAF">
              <w:rPr>
                <w:rFonts w:cs="Arial"/>
                <w:sz w:val="16"/>
                <w:szCs w:val="16"/>
                <w:lang w:eastAsia="ja-JP"/>
              </w:rPr>
              <w:t>R4-1812801</w:t>
            </w:r>
            <w:r>
              <w:rPr>
                <w:rFonts w:cs="Arial"/>
                <w:sz w:val="16"/>
                <w:szCs w:val="16"/>
                <w:lang w:eastAsia="ja-JP"/>
              </w:rPr>
              <w:t xml:space="preserve">, </w:t>
            </w:r>
            <w:r w:rsidRPr="00567E55">
              <w:rPr>
                <w:rFonts w:cs="Arial"/>
                <w:sz w:val="16"/>
                <w:szCs w:val="16"/>
                <w:lang w:eastAsia="ja-JP"/>
              </w:rPr>
              <w:t xml:space="preserve">R4-1815814, </w:t>
            </w:r>
            <w:r>
              <w:rPr>
                <w:rFonts w:cs="Arial"/>
                <w:sz w:val="16"/>
                <w:szCs w:val="16"/>
                <w:lang w:eastAsia="ja-JP"/>
              </w:rPr>
              <w:t>R4-1815799</w:t>
            </w:r>
          </w:p>
        </w:tc>
        <w:tc>
          <w:tcPr>
            <w:tcW w:w="993" w:type="dxa"/>
            <w:tcBorders>
              <w:top w:val="single" w:sz="4" w:space="0" w:color="auto"/>
              <w:left w:val="single" w:sz="4" w:space="0" w:color="auto"/>
              <w:bottom w:val="single" w:sz="4" w:space="0" w:color="auto"/>
              <w:right w:val="single" w:sz="4" w:space="0" w:color="auto"/>
            </w:tcBorders>
          </w:tcPr>
          <w:p w14:paraId="53764D34" w14:textId="7194171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C7CB51B" w14:textId="4681070A"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73CB841" w14:textId="62BD1733"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276A645E" w14:textId="77777777" w:rsidTr="005B68EC">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3DF41ED" w14:textId="2114648E"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DC_2A-29A-30A_n260</w:t>
            </w:r>
            <w:r>
              <w:rPr>
                <w:rFonts w:ascii="Arial" w:eastAsia="Malgun Gothic" w:hAnsi="Arial" w:cs="Arial"/>
                <w:sz w:val="16"/>
                <w:szCs w:val="16"/>
                <w:lang w:eastAsia="ko-KR"/>
              </w:rPr>
              <w:t>M</w:t>
            </w:r>
          </w:p>
        </w:tc>
        <w:tc>
          <w:tcPr>
            <w:tcW w:w="1054" w:type="dxa"/>
            <w:tcBorders>
              <w:top w:val="single" w:sz="4" w:space="0" w:color="auto"/>
              <w:left w:val="single" w:sz="4" w:space="0" w:color="auto"/>
              <w:bottom w:val="single" w:sz="4" w:space="0" w:color="auto"/>
              <w:right w:val="single" w:sz="4" w:space="0" w:color="auto"/>
            </w:tcBorders>
          </w:tcPr>
          <w:p w14:paraId="26F0D540" w14:textId="0954465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Rel-16</w:t>
            </w:r>
          </w:p>
        </w:tc>
        <w:tc>
          <w:tcPr>
            <w:tcW w:w="2835" w:type="dxa"/>
            <w:tcBorders>
              <w:top w:val="single" w:sz="4" w:space="0" w:color="auto"/>
              <w:left w:val="single" w:sz="4" w:space="0" w:color="auto"/>
              <w:bottom w:val="single" w:sz="4" w:space="0" w:color="auto"/>
              <w:right w:val="single" w:sz="4" w:space="0" w:color="auto"/>
            </w:tcBorders>
          </w:tcPr>
          <w:p w14:paraId="0031BBEA" w14:textId="011A434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Marc Grant, AT&amp;T</w:t>
            </w:r>
          </w:p>
        </w:tc>
        <w:tc>
          <w:tcPr>
            <w:tcW w:w="2551" w:type="dxa"/>
            <w:tcBorders>
              <w:top w:val="single" w:sz="4" w:space="0" w:color="auto"/>
              <w:left w:val="single" w:sz="4" w:space="0" w:color="auto"/>
              <w:bottom w:val="single" w:sz="4" w:space="0" w:color="auto"/>
              <w:right w:val="single" w:sz="4" w:space="0" w:color="auto"/>
            </w:tcBorders>
          </w:tcPr>
          <w:p w14:paraId="7B90067D" w14:textId="77777777" w:rsidR="003D2B62" w:rsidRDefault="003D2B62" w:rsidP="003D2B62">
            <w:pPr>
              <w:pStyle w:val="TAL"/>
              <w:rPr>
                <w:rFonts w:cs="Arial"/>
                <w:sz w:val="16"/>
                <w:szCs w:val="16"/>
                <w:lang w:eastAsia="ja-JP"/>
              </w:rPr>
            </w:pPr>
            <w:r>
              <w:rPr>
                <w:rFonts w:cs="Arial"/>
                <w:sz w:val="16"/>
                <w:szCs w:val="16"/>
                <w:lang w:eastAsia="ja-JP"/>
              </w:rPr>
              <w:t>37.716-31-11</w:t>
            </w:r>
            <w:r w:rsidRPr="00EC53D8">
              <w:rPr>
                <w:rFonts w:cs="Arial"/>
                <w:sz w:val="16"/>
                <w:szCs w:val="16"/>
                <w:lang w:eastAsia="ja-JP"/>
              </w:rPr>
              <w:t xml:space="preserve">: </w:t>
            </w:r>
            <w:r w:rsidRPr="00FD5BAF">
              <w:rPr>
                <w:rFonts w:cs="Arial"/>
                <w:sz w:val="16"/>
                <w:szCs w:val="16"/>
                <w:lang w:eastAsia="ja-JP"/>
              </w:rPr>
              <w:t>R4-181280</w:t>
            </w:r>
            <w:r>
              <w:rPr>
                <w:rFonts w:cs="Arial"/>
                <w:sz w:val="16"/>
                <w:szCs w:val="16"/>
                <w:lang w:eastAsia="ja-JP"/>
              </w:rPr>
              <w:t xml:space="preserve">3, </w:t>
            </w:r>
            <w:r w:rsidRPr="00106DBB">
              <w:rPr>
                <w:rFonts w:cs="Arial"/>
                <w:sz w:val="16"/>
                <w:szCs w:val="16"/>
                <w:lang w:eastAsia="ja-JP"/>
              </w:rPr>
              <w:t>R4-1815813</w:t>
            </w:r>
          </w:p>
          <w:p w14:paraId="0F02B450" w14:textId="4EAF8C17" w:rsidR="003D2B62" w:rsidRPr="00FD5BAF" w:rsidRDefault="003D2B62" w:rsidP="003D2B62">
            <w:pPr>
              <w:pStyle w:val="TAL"/>
              <w:rPr>
                <w:rFonts w:cs="Arial"/>
                <w:sz w:val="16"/>
                <w:szCs w:val="16"/>
                <w:lang w:eastAsia="ja-JP"/>
              </w:rPr>
            </w:pPr>
            <w:r>
              <w:rPr>
                <w:rFonts w:cs="Arial"/>
                <w:sz w:val="16"/>
                <w:szCs w:val="16"/>
                <w:lang w:eastAsia="ja-JP"/>
              </w:rPr>
              <w:t>38.101-3: R4-1815799</w:t>
            </w:r>
          </w:p>
        </w:tc>
        <w:tc>
          <w:tcPr>
            <w:tcW w:w="993" w:type="dxa"/>
            <w:tcBorders>
              <w:top w:val="single" w:sz="4" w:space="0" w:color="auto"/>
              <w:left w:val="single" w:sz="4" w:space="0" w:color="auto"/>
              <w:bottom w:val="single" w:sz="4" w:space="0" w:color="auto"/>
              <w:right w:val="single" w:sz="4" w:space="0" w:color="auto"/>
            </w:tcBorders>
          </w:tcPr>
          <w:p w14:paraId="75CC0C4B" w14:textId="0B2FF19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00A066" w14:textId="66D3E9D3"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3163E8D" w14:textId="17DA385E"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5AB1FFD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243ED5" w14:textId="79B002B0"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DC_1A-3A-19A_n257M_UL_3A_n257M</w:t>
            </w:r>
          </w:p>
        </w:tc>
        <w:tc>
          <w:tcPr>
            <w:tcW w:w="1054" w:type="dxa"/>
            <w:tcBorders>
              <w:top w:val="single" w:sz="4" w:space="0" w:color="auto"/>
              <w:left w:val="single" w:sz="4" w:space="0" w:color="auto"/>
              <w:bottom w:val="single" w:sz="4" w:space="0" w:color="auto"/>
              <w:right w:val="single" w:sz="4" w:space="0" w:color="auto"/>
            </w:tcBorders>
          </w:tcPr>
          <w:p w14:paraId="5D8B66A4" w14:textId="70640D40"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ED9125" w14:textId="495D3F1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E62409" w14:textId="7312A22B" w:rsidR="003D2B62" w:rsidRPr="00FD5BAF" w:rsidRDefault="003D2B62" w:rsidP="003D2B62">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B01672E" w14:textId="29B11BEE"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E01791" w14:textId="1F2CE685" w:rsidR="003D2B62" w:rsidRDefault="003D2B62" w:rsidP="003D2B62">
            <w:pPr>
              <w:pStyle w:val="TAL"/>
              <w:rPr>
                <w:rFonts w:cs="Arial"/>
                <w:sz w:val="16"/>
                <w:szCs w:val="16"/>
                <w:lang w:eastAsia="ja-JP"/>
              </w:rPr>
            </w:pPr>
            <w:r w:rsidRPr="000E7FD9">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2F4F6F0" w14:textId="5133A3CF" w:rsidR="003D2B62" w:rsidRDefault="003D2B62" w:rsidP="003D2B62">
            <w:pPr>
              <w:pStyle w:val="TAL"/>
              <w:rPr>
                <w:rFonts w:cs="Arial"/>
                <w:sz w:val="16"/>
                <w:szCs w:val="16"/>
                <w:lang w:eastAsia="ja-JP"/>
              </w:rPr>
            </w:pPr>
            <w:r>
              <w:rPr>
                <w:rFonts w:cs="Arial"/>
                <w:sz w:val="16"/>
                <w:szCs w:val="16"/>
                <w:lang w:eastAsia="ja-JP"/>
              </w:rPr>
              <w:t>None</w:t>
            </w:r>
          </w:p>
        </w:tc>
      </w:tr>
      <w:tr w:rsidR="00786F72" w:rsidRPr="00432C06" w14:paraId="2605025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8CFA935" w14:textId="2938A75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DC_1A-3A-19A_n77C_UL_3A_n77C</w:t>
            </w:r>
          </w:p>
        </w:tc>
        <w:tc>
          <w:tcPr>
            <w:tcW w:w="1054" w:type="dxa"/>
            <w:tcBorders>
              <w:top w:val="single" w:sz="4" w:space="0" w:color="auto"/>
              <w:left w:val="single" w:sz="4" w:space="0" w:color="auto"/>
              <w:bottom w:val="single" w:sz="4" w:space="0" w:color="auto"/>
              <w:right w:val="single" w:sz="4" w:space="0" w:color="auto"/>
            </w:tcBorders>
          </w:tcPr>
          <w:p w14:paraId="219B14D2" w14:textId="7D79851B"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A8977" w14:textId="39F4535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8F87784" w14:textId="12FBA236" w:rsidR="00786F72" w:rsidRPr="00EA7597" w:rsidRDefault="00786F72" w:rsidP="00786F72">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F0DE243" w14:textId="22B5ACB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ADFFFA" w14:textId="7ECA01F1"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841F947" w14:textId="3FE228B3" w:rsidR="00786F72" w:rsidRPr="00047564" w:rsidRDefault="00786F72" w:rsidP="00786F72">
            <w:pPr>
              <w:pStyle w:val="TAL"/>
              <w:rPr>
                <w:rFonts w:cs="Arial"/>
                <w:sz w:val="16"/>
                <w:szCs w:val="16"/>
                <w:lang w:eastAsia="ja-JP"/>
              </w:rPr>
            </w:pPr>
            <w:r w:rsidRPr="00047564">
              <w:rPr>
                <w:rFonts w:cs="Arial"/>
                <w:sz w:val="16"/>
                <w:szCs w:val="16"/>
                <w:lang w:eastAsia="ja-JP"/>
              </w:rPr>
              <w:t>Fundamental requirements for UL intra-band CA is ongoing</w:t>
            </w:r>
          </w:p>
        </w:tc>
      </w:tr>
      <w:tr w:rsidR="00786F72" w:rsidRPr="00432C06" w14:paraId="393CC14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DF0D" w14:textId="6ACEF43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DC_1A-3A-19A_n78C_UL_3A_n78C</w:t>
            </w:r>
          </w:p>
        </w:tc>
        <w:tc>
          <w:tcPr>
            <w:tcW w:w="1054" w:type="dxa"/>
            <w:tcBorders>
              <w:top w:val="single" w:sz="4" w:space="0" w:color="auto"/>
              <w:left w:val="single" w:sz="4" w:space="0" w:color="auto"/>
              <w:bottom w:val="single" w:sz="4" w:space="0" w:color="auto"/>
              <w:right w:val="single" w:sz="4" w:space="0" w:color="auto"/>
            </w:tcBorders>
          </w:tcPr>
          <w:p w14:paraId="132BC9B8" w14:textId="207BC9C2"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E66313" w14:textId="47F7E0F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E739177" w14:textId="5A8A9A4D" w:rsidR="00786F72" w:rsidRPr="00EA7597" w:rsidRDefault="00786F72" w:rsidP="00786F72">
            <w:pPr>
              <w:pStyle w:val="TAL"/>
              <w:rPr>
                <w:rFonts w:cs="Arial"/>
                <w:sz w:val="16"/>
                <w:szCs w:val="16"/>
                <w:lang w:eastAsia="ja-JP"/>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2A05999" w14:textId="3B49B725"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9A147B" w14:textId="33C3FA01"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107A9D" w14:textId="52CBEABE" w:rsidR="00786F72" w:rsidRPr="00047564" w:rsidRDefault="00786F72" w:rsidP="00786F72">
            <w:pPr>
              <w:pStyle w:val="TAL"/>
              <w:rPr>
                <w:rFonts w:cs="Arial"/>
                <w:sz w:val="16"/>
                <w:szCs w:val="16"/>
                <w:lang w:eastAsia="ja-JP"/>
              </w:rPr>
            </w:pPr>
            <w:r w:rsidRPr="00047564">
              <w:rPr>
                <w:rFonts w:cs="Arial"/>
                <w:sz w:val="16"/>
                <w:szCs w:val="16"/>
                <w:lang w:eastAsia="ja-JP"/>
              </w:rPr>
              <w:t>Fundamental requirements for UL intra-band CA is ongoing</w:t>
            </w:r>
          </w:p>
        </w:tc>
      </w:tr>
      <w:tr w:rsidR="00786F72" w:rsidRPr="00432C06" w14:paraId="4732C5D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A34771" w14:textId="01DDB4F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DC_1A-3A-19A_n79C_UL_19A_n79C</w:t>
            </w:r>
          </w:p>
        </w:tc>
        <w:tc>
          <w:tcPr>
            <w:tcW w:w="1054" w:type="dxa"/>
            <w:tcBorders>
              <w:top w:val="single" w:sz="4" w:space="0" w:color="auto"/>
              <w:left w:val="single" w:sz="4" w:space="0" w:color="auto"/>
              <w:bottom w:val="single" w:sz="4" w:space="0" w:color="auto"/>
              <w:right w:val="single" w:sz="4" w:space="0" w:color="auto"/>
            </w:tcBorders>
          </w:tcPr>
          <w:p w14:paraId="67F899E2" w14:textId="3173F6A4"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7345927" w14:textId="48C9D10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E4D1625" w14:textId="124E6E04" w:rsidR="00786F72" w:rsidRDefault="00786F72" w:rsidP="00786F72">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574F47" w14:textId="4B249DB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89155B" w14:textId="3439A95A"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053799" w14:textId="42D9EA2F" w:rsidR="00786F72" w:rsidRPr="00047564" w:rsidRDefault="00786F72" w:rsidP="00786F72">
            <w:pPr>
              <w:pStyle w:val="TAL"/>
              <w:rPr>
                <w:rFonts w:cs="Arial"/>
                <w:sz w:val="16"/>
                <w:szCs w:val="16"/>
                <w:lang w:eastAsia="ja-JP"/>
              </w:rPr>
            </w:pPr>
            <w:r w:rsidRPr="00047564">
              <w:rPr>
                <w:rFonts w:cs="Arial"/>
                <w:sz w:val="16"/>
                <w:szCs w:val="16"/>
                <w:lang w:eastAsia="ja-JP"/>
              </w:rPr>
              <w:t>Fundamental requirements for UL intra-band CA is ongoing</w:t>
            </w:r>
          </w:p>
        </w:tc>
      </w:tr>
      <w:tr w:rsidR="00786F72" w:rsidRPr="00432C06" w14:paraId="65FFDF8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E3F831" w14:textId="242E1DC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DC_1A-3A-19A_n79C_UL_3A_n79C</w:t>
            </w:r>
          </w:p>
        </w:tc>
        <w:tc>
          <w:tcPr>
            <w:tcW w:w="1054" w:type="dxa"/>
            <w:tcBorders>
              <w:top w:val="single" w:sz="4" w:space="0" w:color="auto"/>
              <w:left w:val="single" w:sz="4" w:space="0" w:color="auto"/>
              <w:bottom w:val="single" w:sz="4" w:space="0" w:color="auto"/>
              <w:right w:val="single" w:sz="4" w:space="0" w:color="auto"/>
            </w:tcBorders>
          </w:tcPr>
          <w:p w14:paraId="4FB53569" w14:textId="1838FA77"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CECD2A" w14:textId="5CED704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A1C42A" w14:textId="65DF5476" w:rsidR="00786F72" w:rsidRDefault="00786F72" w:rsidP="00786F72">
            <w:pPr>
              <w:pStyle w:val="TAL"/>
              <w:rPr>
                <w:rFonts w:cs="Arial"/>
                <w:color w:val="000000"/>
                <w:sz w:val="16"/>
                <w:szCs w:val="16"/>
              </w:rPr>
            </w:pPr>
            <w:r w:rsidRPr="003A30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EF3521" w14:textId="44433AEB"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D623D5" w14:textId="05D7BE76"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296B23" w14:textId="5BCB9D48" w:rsidR="00786F72" w:rsidRPr="00047564" w:rsidRDefault="00786F72" w:rsidP="00786F72">
            <w:pPr>
              <w:pStyle w:val="TAL"/>
              <w:rPr>
                <w:rFonts w:cs="Arial"/>
                <w:sz w:val="16"/>
                <w:szCs w:val="16"/>
                <w:lang w:eastAsia="ja-JP"/>
              </w:rPr>
            </w:pPr>
            <w:r w:rsidRPr="00047564">
              <w:rPr>
                <w:rFonts w:cs="Arial"/>
                <w:sz w:val="16"/>
                <w:szCs w:val="16"/>
                <w:lang w:eastAsia="ja-JP"/>
              </w:rPr>
              <w:t>Fundamental requirements for UL intra-band CA is ongoing</w:t>
            </w:r>
          </w:p>
        </w:tc>
      </w:tr>
      <w:tr w:rsidR="002D6494" w:rsidRPr="00432C06" w14:paraId="4AB812B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490E09" w14:textId="12B40540"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DC_1A-3A-21A_n257M_UL_3A_n257M</w:t>
            </w:r>
          </w:p>
        </w:tc>
        <w:tc>
          <w:tcPr>
            <w:tcW w:w="1054" w:type="dxa"/>
            <w:tcBorders>
              <w:top w:val="single" w:sz="4" w:space="0" w:color="auto"/>
              <w:left w:val="single" w:sz="4" w:space="0" w:color="auto"/>
              <w:bottom w:val="single" w:sz="4" w:space="0" w:color="auto"/>
              <w:right w:val="single" w:sz="4" w:space="0" w:color="auto"/>
            </w:tcBorders>
          </w:tcPr>
          <w:p w14:paraId="0DAC1FFA" w14:textId="1F3A3641"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537B58" w14:textId="1740127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0AFB1EA" w14:textId="3D04293E" w:rsidR="002D6494" w:rsidRDefault="002D6494" w:rsidP="002D6494">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F493AC5" w14:textId="207C97D5"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606C76" w14:textId="78A7BD1D"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92DBCFD" w14:textId="438E70EA"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2DE4E7B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50365C" w14:textId="419938B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DC_1A-3A-21A_n77C_UL_3A_n77C</w:t>
            </w:r>
          </w:p>
        </w:tc>
        <w:tc>
          <w:tcPr>
            <w:tcW w:w="1054" w:type="dxa"/>
            <w:tcBorders>
              <w:top w:val="single" w:sz="4" w:space="0" w:color="auto"/>
              <w:left w:val="single" w:sz="4" w:space="0" w:color="auto"/>
              <w:bottom w:val="single" w:sz="4" w:space="0" w:color="auto"/>
              <w:right w:val="single" w:sz="4" w:space="0" w:color="auto"/>
            </w:tcBorders>
          </w:tcPr>
          <w:p w14:paraId="44426693" w14:textId="2E215591"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65F8AF" w14:textId="4FDC5F0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021EE6" w14:textId="1256644D" w:rsidR="00786F72" w:rsidRDefault="00786F72" w:rsidP="00786F72">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56848C7" w14:textId="0ACFEAF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BCD15B" w14:textId="6F6A4A34"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B892CE" w14:textId="4876290B" w:rsidR="00786F72" w:rsidRDefault="00786F72" w:rsidP="00786F72">
            <w:pPr>
              <w:pStyle w:val="TAL"/>
              <w:rPr>
                <w:rFonts w:cs="Arial"/>
                <w:sz w:val="16"/>
                <w:szCs w:val="16"/>
                <w:lang w:eastAsia="ja-JP"/>
              </w:rPr>
            </w:pPr>
            <w:r w:rsidRPr="00660777">
              <w:rPr>
                <w:rFonts w:cs="Arial"/>
                <w:sz w:val="16"/>
                <w:szCs w:val="16"/>
                <w:lang w:eastAsia="ja-JP"/>
              </w:rPr>
              <w:t>Fundamental requirements for UL intra-band CA is ongoing</w:t>
            </w:r>
          </w:p>
        </w:tc>
      </w:tr>
      <w:tr w:rsidR="00786F72" w:rsidRPr="00432C06" w14:paraId="3569D1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DEC117" w14:textId="3794C121"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DC_1A-3A-21A_n78C_UL_3A_n78C</w:t>
            </w:r>
          </w:p>
        </w:tc>
        <w:tc>
          <w:tcPr>
            <w:tcW w:w="1054" w:type="dxa"/>
            <w:tcBorders>
              <w:top w:val="single" w:sz="4" w:space="0" w:color="auto"/>
              <w:left w:val="single" w:sz="4" w:space="0" w:color="auto"/>
              <w:bottom w:val="single" w:sz="4" w:space="0" w:color="auto"/>
              <w:right w:val="single" w:sz="4" w:space="0" w:color="auto"/>
            </w:tcBorders>
          </w:tcPr>
          <w:p w14:paraId="20A27782" w14:textId="60C1EA1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3CF7C4A" w14:textId="0A3EBC7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DFCFFE" w14:textId="1752AA2D" w:rsidR="00786F72" w:rsidRDefault="00786F72" w:rsidP="00786F72">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A3B0416" w14:textId="4B7B63B0"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189E68" w14:textId="2C1C19FD"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81AA2A" w14:textId="4BCC94A4" w:rsidR="00786F72" w:rsidRDefault="00786F72" w:rsidP="00786F72">
            <w:pPr>
              <w:pStyle w:val="TAL"/>
              <w:rPr>
                <w:rFonts w:cs="Arial"/>
                <w:sz w:val="16"/>
                <w:szCs w:val="16"/>
                <w:lang w:eastAsia="ja-JP"/>
              </w:rPr>
            </w:pPr>
            <w:r w:rsidRPr="00660777">
              <w:rPr>
                <w:rFonts w:cs="Arial"/>
                <w:sz w:val="16"/>
                <w:szCs w:val="16"/>
                <w:lang w:eastAsia="ja-JP"/>
              </w:rPr>
              <w:t>Fundamental requirements for UL intra-band CA is ongoing</w:t>
            </w:r>
          </w:p>
        </w:tc>
      </w:tr>
      <w:tr w:rsidR="00786F72" w:rsidRPr="00432C06" w14:paraId="5452C57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0BC88D" w14:textId="066D2E8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DC_1A-3A-21A_n79C_UL_3A_n79C</w:t>
            </w:r>
          </w:p>
        </w:tc>
        <w:tc>
          <w:tcPr>
            <w:tcW w:w="1054" w:type="dxa"/>
            <w:tcBorders>
              <w:top w:val="single" w:sz="4" w:space="0" w:color="auto"/>
              <w:left w:val="single" w:sz="4" w:space="0" w:color="auto"/>
              <w:bottom w:val="single" w:sz="4" w:space="0" w:color="auto"/>
              <w:right w:val="single" w:sz="4" w:space="0" w:color="auto"/>
            </w:tcBorders>
          </w:tcPr>
          <w:p w14:paraId="0719A623" w14:textId="259DFC62"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E07492E" w14:textId="38E7F63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8F59F3" w14:textId="59574FC5" w:rsidR="00786F72" w:rsidRDefault="00786F72" w:rsidP="00786F72">
            <w:pPr>
              <w:pStyle w:val="TAL"/>
              <w:rPr>
                <w:rFonts w:cs="Arial"/>
                <w:color w:val="000000"/>
                <w:sz w:val="16"/>
                <w:szCs w:val="16"/>
              </w:rPr>
            </w:pPr>
            <w:r w:rsidRPr="00C7298E">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E7AC361" w14:textId="1994C7A3"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A61CB5" w14:textId="0AA14B7D"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A815A3" w14:textId="004E95F5" w:rsidR="00786F72" w:rsidRDefault="00786F72" w:rsidP="00786F72">
            <w:pPr>
              <w:pStyle w:val="TAL"/>
              <w:rPr>
                <w:rFonts w:cs="Arial"/>
                <w:sz w:val="16"/>
                <w:szCs w:val="16"/>
                <w:lang w:eastAsia="ja-JP"/>
              </w:rPr>
            </w:pPr>
            <w:r w:rsidRPr="00660777">
              <w:rPr>
                <w:rFonts w:cs="Arial"/>
                <w:sz w:val="16"/>
                <w:szCs w:val="16"/>
                <w:lang w:eastAsia="ja-JP"/>
              </w:rPr>
              <w:t>Fundamental requirements for UL intra-band CA is ongoing</w:t>
            </w:r>
          </w:p>
        </w:tc>
      </w:tr>
      <w:tr w:rsidR="002D6494" w:rsidRPr="00432C06" w14:paraId="51B6C32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AF1E2B" w14:textId="6B69B1C4"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DC_1A-3A-28A_n257M_UL_3A_n257M</w:t>
            </w:r>
          </w:p>
        </w:tc>
        <w:tc>
          <w:tcPr>
            <w:tcW w:w="1054" w:type="dxa"/>
            <w:tcBorders>
              <w:top w:val="single" w:sz="4" w:space="0" w:color="auto"/>
              <w:left w:val="single" w:sz="4" w:space="0" w:color="auto"/>
              <w:bottom w:val="single" w:sz="4" w:space="0" w:color="auto"/>
              <w:right w:val="single" w:sz="4" w:space="0" w:color="auto"/>
            </w:tcBorders>
          </w:tcPr>
          <w:p w14:paraId="4D251583" w14:textId="50D59D0B"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B71DC8" w14:textId="2DF69E1E"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FE374E" w14:textId="63AF0EC1" w:rsidR="002D6494" w:rsidRPr="00D767C0" w:rsidRDefault="002D6494" w:rsidP="002D6494">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49C8745" w14:textId="0915F25A"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FE5D66" w14:textId="1A3270DB"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3051EB25" w14:textId="3A739D78"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13277C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005198" w14:textId="6CD8F55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DC_1A-3A-28A_n77C_UL_3A_n77C</w:t>
            </w:r>
          </w:p>
        </w:tc>
        <w:tc>
          <w:tcPr>
            <w:tcW w:w="1054" w:type="dxa"/>
            <w:tcBorders>
              <w:top w:val="single" w:sz="4" w:space="0" w:color="auto"/>
              <w:left w:val="single" w:sz="4" w:space="0" w:color="auto"/>
              <w:bottom w:val="single" w:sz="4" w:space="0" w:color="auto"/>
              <w:right w:val="single" w:sz="4" w:space="0" w:color="auto"/>
            </w:tcBorders>
          </w:tcPr>
          <w:p w14:paraId="70470C2F" w14:textId="5A48A9C6"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AB4A5A" w14:textId="30A6005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505275" w14:textId="49C146E1" w:rsidR="00786F72" w:rsidRPr="00D767C0" w:rsidRDefault="00786F72" w:rsidP="00786F72">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27844C6" w14:textId="0A3B88E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F3138E" w14:textId="04E8978B"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420E33" w14:textId="7334A71F" w:rsidR="00786F72" w:rsidRDefault="00786F72" w:rsidP="00786F72">
            <w:pPr>
              <w:pStyle w:val="TAL"/>
              <w:rPr>
                <w:rFonts w:cs="Arial"/>
                <w:sz w:val="16"/>
                <w:szCs w:val="16"/>
                <w:lang w:eastAsia="ja-JP"/>
              </w:rPr>
            </w:pPr>
            <w:r w:rsidRPr="00717F86">
              <w:rPr>
                <w:rFonts w:cs="Arial"/>
                <w:sz w:val="16"/>
                <w:szCs w:val="16"/>
                <w:lang w:eastAsia="ja-JP"/>
              </w:rPr>
              <w:t>Fundamental requirements for UL intra-band CA is ongoing</w:t>
            </w:r>
          </w:p>
        </w:tc>
      </w:tr>
      <w:tr w:rsidR="00786F72" w:rsidRPr="00432C06" w14:paraId="4A72139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DF6B00" w14:textId="15666C5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DC_1A-3A-28A_n78C_UL_3A_n78C</w:t>
            </w:r>
          </w:p>
        </w:tc>
        <w:tc>
          <w:tcPr>
            <w:tcW w:w="1054" w:type="dxa"/>
            <w:tcBorders>
              <w:top w:val="single" w:sz="4" w:space="0" w:color="auto"/>
              <w:left w:val="single" w:sz="4" w:space="0" w:color="auto"/>
              <w:bottom w:val="single" w:sz="4" w:space="0" w:color="auto"/>
              <w:right w:val="single" w:sz="4" w:space="0" w:color="auto"/>
            </w:tcBorders>
          </w:tcPr>
          <w:p w14:paraId="4C18B7F1" w14:textId="1556E8F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B556354" w14:textId="4234681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5D071FF" w14:textId="16C8F05F" w:rsidR="00786F72" w:rsidRPr="00D767C0" w:rsidRDefault="00786F72" w:rsidP="00786F72">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8B20D70" w14:textId="555B4790"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1BA7EAC" w14:textId="73A542D9"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9A3F10" w14:textId="77BF63FB" w:rsidR="00786F72" w:rsidRDefault="00786F72" w:rsidP="00786F72">
            <w:pPr>
              <w:pStyle w:val="TAL"/>
              <w:rPr>
                <w:rFonts w:cs="Arial"/>
                <w:sz w:val="16"/>
                <w:szCs w:val="16"/>
                <w:lang w:eastAsia="ja-JP"/>
              </w:rPr>
            </w:pPr>
            <w:r w:rsidRPr="00717F86">
              <w:rPr>
                <w:rFonts w:cs="Arial"/>
                <w:sz w:val="16"/>
                <w:szCs w:val="16"/>
                <w:lang w:eastAsia="ja-JP"/>
              </w:rPr>
              <w:t>Fundamental requirements for UL intra-band CA is ongoing</w:t>
            </w:r>
          </w:p>
        </w:tc>
      </w:tr>
      <w:tr w:rsidR="00786F72" w:rsidRPr="00432C06" w14:paraId="4BCA94F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EEF4A0" w14:textId="35C0B3E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DC_1A-3A-28A_n79C_UL_3A_n79C</w:t>
            </w:r>
          </w:p>
        </w:tc>
        <w:tc>
          <w:tcPr>
            <w:tcW w:w="1054" w:type="dxa"/>
            <w:tcBorders>
              <w:top w:val="single" w:sz="4" w:space="0" w:color="auto"/>
              <w:left w:val="single" w:sz="4" w:space="0" w:color="auto"/>
              <w:bottom w:val="single" w:sz="4" w:space="0" w:color="auto"/>
              <w:right w:val="single" w:sz="4" w:space="0" w:color="auto"/>
            </w:tcBorders>
          </w:tcPr>
          <w:p w14:paraId="222B6349" w14:textId="3CC301E2"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58CB418" w14:textId="202C07D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1E5EEFC" w14:textId="35BA1CB1" w:rsidR="00786F72" w:rsidRPr="00D767C0" w:rsidRDefault="00786F72" w:rsidP="00786F72">
            <w:pPr>
              <w:pStyle w:val="TAL"/>
              <w:rPr>
                <w:rFonts w:cs="Arial"/>
                <w:sz w:val="16"/>
                <w:szCs w:val="16"/>
                <w:lang w:eastAsia="ja-JP"/>
              </w:rPr>
            </w:pPr>
            <w:r w:rsidRPr="00CC5C8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0E1389" w14:textId="646DA8AB"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104E62" w14:textId="5A785008"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9BB064" w14:textId="2B962967" w:rsidR="00786F72" w:rsidRDefault="00786F72" w:rsidP="00786F72">
            <w:pPr>
              <w:pStyle w:val="TAL"/>
              <w:rPr>
                <w:rFonts w:cs="Arial"/>
                <w:sz w:val="16"/>
                <w:szCs w:val="16"/>
                <w:lang w:eastAsia="ja-JP"/>
              </w:rPr>
            </w:pPr>
            <w:r w:rsidRPr="00717F86">
              <w:rPr>
                <w:rFonts w:cs="Arial"/>
                <w:sz w:val="16"/>
                <w:szCs w:val="16"/>
                <w:lang w:eastAsia="ja-JP"/>
              </w:rPr>
              <w:t>Fundamental requirements for UL intra-band CA is ongoing</w:t>
            </w:r>
          </w:p>
        </w:tc>
      </w:tr>
      <w:tr w:rsidR="002D6494" w:rsidRPr="00432C06" w14:paraId="40C8CB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BCF130" w14:textId="724344D7"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DC_1A-3A-42A_n257M_UL_3A_n257M</w:t>
            </w:r>
          </w:p>
        </w:tc>
        <w:tc>
          <w:tcPr>
            <w:tcW w:w="1054" w:type="dxa"/>
            <w:tcBorders>
              <w:top w:val="single" w:sz="4" w:space="0" w:color="auto"/>
              <w:left w:val="single" w:sz="4" w:space="0" w:color="auto"/>
              <w:bottom w:val="single" w:sz="4" w:space="0" w:color="auto"/>
              <w:right w:val="single" w:sz="4" w:space="0" w:color="auto"/>
            </w:tcBorders>
          </w:tcPr>
          <w:p w14:paraId="2D7D92CF" w14:textId="19B4E9D6"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75D6E8" w14:textId="4C7B88CA"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4C2559A" w14:textId="5E5BF131" w:rsidR="002D6494" w:rsidRPr="00D767C0" w:rsidRDefault="002D6494" w:rsidP="002D6494">
            <w:pPr>
              <w:pStyle w:val="TAL"/>
              <w:rPr>
                <w:rFonts w:cs="Arial"/>
                <w:sz w:val="16"/>
                <w:szCs w:val="16"/>
                <w:lang w:eastAsia="ja-JP"/>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E5ACE2F" w14:textId="361BBEFF"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A4C7BA" w14:textId="1D097024"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88EFE91" w14:textId="4685213F"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2BB1BD9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5AE2F1" w14:textId="5CC3D16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DC_1A-3A-42A_n77C_UL_3A_n77C</w:t>
            </w:r>
          </w:p>
        </w:tc>
        <w:tc>
          <w:tcPr>
            <w:tcW w:w="1054" w:type="dxa"/>
            <w:tcBorders>
              <w:top w:val="single" w:sz="4" w:space="0" w:color="auto"/>
              <w:left w:val="single" w:sz="4" w:space="0" w:color="auto"/>
              <w:bottom w:val="single" w:sz="4" w:space="0" w:color="auto"/>
              <w:right w:val="single" w:sz="4" w:space="0" w:color="auto"/>
            </w:tcBorders>
          </w:tcPr>
          <w:p w14:paraId="2CC0F478" w14:textId="5F45B97E"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16F6CED" w14:textId="10EA012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AB25E98" w14:textId="4EEAE6B0" w:rsidR="00786F72" w:rsidRPr="00D767C0" w:rsidRDefault="00786F72" w:rsidP="00786F72">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7E3C44A" w14:textId="0319E29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E0C69" w14:textId="5FE4C507"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25ED8D9" w14:textId="2CD64F58" w:rsidR="00786F72" w:rsidRDefault="00786F72" w:rsidP="00786F72">
            <w:pPr>
              <w:pStyle w:val="TAL"/>
              <w:rPr>
                <w:rFonts w:cs="Arial"/>
                <w:sz w:val="16"/>
                <w:szCs w:val="16"/>
                <w:lang w:eastAsia="ja-JP"/>
              </w:rPr>
            </w:pPr>
            <w:r w:rsidRPr="00092C40">
              <w:rPr>
                <w:rFonts w:cs="Arial"/>
                <w:sz w:val="16"/>
                <w:szCs w:val="16"/>
                <w:lang w:eastAsia="ja-JP"/>
              </w:rPr>
              <w:t>Fundamental requirements for UL intra-band CA is ongoing</w:t>
            </w:r>
          </w:p>
        </w:tc>
      </w:tr>
      <w:tr w:rsidR="00786F72" w:rsidRPr="00432C06" w14:paraId="793B8E8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D5C16B4" w14:textId="7CD6EFC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DC_1A-3A-42A_n78C_UL_3A_n78C</w:t>
            </w:r>
          </w:p>
        </w:tc>
        <w:tc>
          <w:tcPr>
            <w:tcW w:w="1054" w:type="dxa"/>
            <w:tcBorders>
              <w:top w:val="single" w:sz="4" w:space="0" w:color="auto"/>
              <w:left w:val="single" w:sz="4" w:space="0" w:color="auto"/>
              <w:bottom w:val="single" w:sz="4" w:space="0" w:color="auto"/>
              <w:right w:val="single" w:sz="4" w:space="0" w:color="auto"/>
            </w:tcBorders>
          </w:tcPr>
          <w:p w14:paraId="10DFBD74" w14:textId="5CB9D4D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73B83F" w14:textId="6027792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C703010" w14:textId="24A0BDE3" w:rsidR="00786F72" w:rsidRPr="00D767C0" w:rsidRDefault="00786F72" w:rsidP="00786F72">
            <w:pPr>
              <w:pStyle w:val="TAL"/>
              <w:rPr>
                <w:rFonts w:cs="Arial"/>
                <w:sz w:val="16"/>
                <w:szCs w:val="16"/>
                <w:lang w:eastAsia="ja-JP"/>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F0B44C" w14:textId="22FACFA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B41A352" w14:textId="2E388FC9"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0236737" w14:textId="2BE201A7" w:rsidR="00786F72" w:rsidRDefault="00786F72" w:rsidP="00786F72">
            <w:pPr>
              <w:pStyle w:val="TAL"/>
              <w:rPr>
                <w:rFonts w:cs="Arial"/>
                <w:sz w:val="16"/>
                <w:szCs w:val="16"/>
                <w:lang w:eastAsia="ja-JP"/>
              </w:rPr>
            </w:pPr>
            <w:r w:rsidRPr="00092C40">
              <w:rPr>
                <w:rFonts w:cs="Arial"/>
                <w:sz w:val="16"/>
                <w:szCs w:val="16"/>
                <w:lang w:eastAsia="ja-JP"/>
              </w:rPr>
              <w:t>Fundamental requirements for UL intra-band CA is ongoing</w:t>
            </w:r>
          </w:p>
        </w:tc>
      </w:tr>
      <w:tr w:rsidR="00786F72" w:rsidRPr="00432C06" w14:paraId="7C3FF5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BA3DF2" w14:textId="3CC63AD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DC_1A-3A-42A_n79C_UL_3A_n79C</w:t>
            </w:r>
          </w:p>
        </w:tc>
        <w:tc>
          <w:tcPr>
            <w:tcW w:w="1054" w:type="dxa"/>
            <w:tcBorders>
              <w:top w:val="single" w:sz="4" w:space="0" w:color="auto"/>
              <w:left w:val="single" w:sz="4" w:space="0" w:color="auto"/>
              <w:bottom w:val="single" w:sz="4" w:space="0" w:color="auto"/>
              <w:right w:val="single" w:sz="4" w:space="0" w:color="auto"/>
            </w:tcBorders>
          </w:tcPr>
          <w:p w14:paraId="13E74149" w14:textId="1BCC94A4"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9C0553A" w14:textId="126F0A1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926564" w14:textId="45A18009" w:rsidR="00786F72" w:rsidRDefault="00786F72" w:rsidP="00786F72">
            <w:pPr>
              <w:pStyle w:val="TAL"/>
              <w:rPr>
                <w:rFonts w:cs="Arial"/>
                <w:color w:val="000000"/>
                <w:sz w:val="16"/>
                <w:szCs w:val="16"/>
              </w:rPr>
            </w:pPr>
            <w:r w:rsidRPr="00F13A40">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88691" w14:textId="2448F916"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A5F4F54" w14:textId="17C8E645"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731D83" w14:textId="22C31363" w:rsidR="00786F72" w:rsidRDefault="00786F72" w:rsidP="00786F72">
            <w:pPr>
              <w:pStyle w:val="TAL"/>
              <w:rPr>
                <w:rFonts w:cs="Arial"/>
                <w:sz w:val="16"/>
                <w:szCs w:val="16"/>
                <w:lang w:eastAsia="ja-JP"/>
              </w:rPr>
            </w:pPr>
            <w:r w:rsidRPr="00092C40">
              <w:rPr>
                <w:rFonts w:cs="Arial"/>
                <w:sz w:val="16"/>
                <w:szCs w:val="16"/>
                <w:lang w:eastAsia="ja-JP"/>
              </w:rPr>
              <w:t>Fundamental requirements for UL intra-band CA is ongoing</w:t>
            </w:r>
          </w:p>
        </w:tc>
      </w:tr>
      <w:tr w:rsidR="002D6494" w:rsidRPr="00432C06" w14:paraId="53A5CC6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ADCDC" w14:textId="1A9FB7FB"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DC_1A-3A-42C_n257M_UL_3A_n257M</w:t>
            </w:r>
          </w:p>
        </w:tc>
        <w:tc>
          <w:tcPr>
            <w:tcW w:w="1054" w:type="dxa"/>
            <w:tcBorders>
              <w:top w:val="single" w:sz="4" w:space="0" w:color="auto"/>
              <w:left w:val="single" w:sz="4" w:space="0" w:color="auto"/>
              <w:bottom w:val="single" w:sz="4" w:space="0" w:color="auto"/>
              <w:right w:val="single" w:sz="4" w:space="0" w:color="auto"/>
            </w:tcBorders>
          </w:tcPr>
          <w:p w14:paraId="2CD7A855" w14:textId="7C61D7DF"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61987F" w14:textId="50A36EFC"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243541" w14:textId="0840BD5F" w:rsidR="002D6494" w:rsidRDefault="002D6494" w:rsidP="002D6494">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1F1BAE6B" w14:textId="5A29093B"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FF145F" w14:textId="73BFA85E"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BBD2E4A" w14:textId="7A7CE62C"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74809D8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D0FC9C" w14:textId="0528DF2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DC_1A-3A-42C_n77C_UL_3A_n77C</w:t>
            </w:r>
          </w:p>
        </w:tc>
        <w:tc>
          <w:tcPr>
            <w:tcW w:w="1054" w:type="dxa"/>
            <w:tcBorders>
              <w:top w:val="single" w:sz="4" w:space="0" w:color="auto"/>
              <w:left w:val="single" w:sz="4" w:space="0" w:color="auto"/>
              <w:bottom w:val="single" w:sz="4" w:space="0" w:color="auto"/>
              <w:right w:val="single" w:sz="4" w:space="0" w:color="auto"/>
            </w:tcBorders>
          </w:tcPr>
          <w:p w14:paraId="7E77D019" w14:textId="0C048B65"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57750B5" w14:textId="2564611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6012E2" w14:textId="29AD59C7" w:rsidR="00786F72" w:rsidRDefault="00786F72" w:rsidP="00786F72">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C14DDB" w14:textId="06C9F92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D497AA" w14:textId="6E549411"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CB04B6" w14:textId="50B3B138" w:rsidR="00786F72" w:rsidRDefault="00786F72" w:rsidP="00786F72">
            <w:pPr>
              <w:pStyle w:val="TAL"/>
              <w:rPr>
                <w:rFonts w:cs="Arial"/>
                <w:sz w:val="16"/>
                <w:szCs w:val="16"/>
                <w:lang w:eastAsia="ja-JP"/>
              </w:rPr>
            </w:pPr>
            <w:r w:rsidRPr="00C83D35">
              <w:rPr>
                <w:rFonts w:cs="Arial"/>
                <w:sz w:val="16"/>
                <w:szCs w:val="16"/>
                <w:lang w:eastAsia="ja-JP"/>
              </w:rPr>
              <w:t>Fundamental requirements for UL intra-band CA is ongoing</w:t>
            </w:r>
          </w:p>
        </w:tc>
      </w:tr>
      <w:tr w:rsidR="00786F72" w:rsidRPr="00432C06" w14:paraId="1D36839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A65653" w14:textId="4F622D7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DC_1A-3A-42C_n78C_UL_3A_n78C</w:t>
            </w:r>
          </w:p>
        </w:tc>
        <w:tc>
          <w:tcPr>
            <w:tcW w:w="1054" w:type="dxa"/>
            <w:tcBorders>
              <w:top w:val="single" w:sz="4" w:space="0" w:color="auto"/>
              <w:left w:val="single" w:sz="4" w:space="0" w:color="auto"/>
              <w:bottom w:val="single" w:sz="4" w:space="0" w:color="auto"/>
              <w:right w:val="single" w:sz="4" w:space="0" w:color="auto"/>
            </w:tcBorders>
          </w:tcPr>
          <w:p w14:paraId="644A7269" w14:textId="0476F544"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7141232" w14:textId="62ABECA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0AB8CA" w14:textId="7A59EF25" w:rsidR="00786F72" w:rsidRDefault="00786F72" w:rsidP="00786F72">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E60192A" w14:textId="035011F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B23CCB" w14:textId="37DCFCF6"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D31E19" w14:textId="308E470E" w:rsidR="00786F72" w:rsidRDefault="00786F72" w:rsidP="00786F72">
            <w:pPr>
              <w:pStyle w:val="TAL"/>
              <w:rPr>
                <w:rFonts w:cs="Arial"/>
                <w:sz w:val="16"/>
                <w:szCs w:val="16"/>
                <w:lang w:eastAsia="ja-JP"/>
              </w:rPr>
            </w:pPr>
            <w:r w:rsidRPr="00C83D35">
              <w:rPr>
                <w:rFonts w:cs="Arial"/>
                <w:sz w:val="16"/>
                <w:szCs w:val="16"/>
                <w:lang w:eastAsia="ja-JP"/>
              </w:rPr>
              <w:t>Fundamental requirements for UL intra-band CA is ongoing</w:t>
            </w:r>
          </w:p>
        </w:tc>
      </w:tr>
      <w:tr w:rsidR="00786F72" w:rsidRPr="00432C06" w14:paraId="7ADFB7D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7926EE" w14:textId="739DCEC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DC_1A-3A-42C_n79C_UL_3A_n79C</w:t>
            </w:r>
          </w:p>
        </w:tc>
        <w:tc>
          <w:tcPr>
            <w:tcW w:w="1054" w:type="dxa"/>
            <w:tcBorders>
              <w:top w:val="single" w:sz="4" w:space="0" w:color="auto"/>
              <w:left w:val="single" w:sz="4" w:space="0" w:color="auto"/>
              <w:bottom w:val="single" w:sz="4" w:space="0" w:color="auto"/>
              <w:right w:val="single" w:sz="4" w:space="0" w:color="auto"/>
            </w:tcBorders>
          </w:tcPr>
          <w:p w14:paraId="65D77C08" w14:textId="0811E64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BE3D9D" w14:textId="31BC311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B4E696F" w14:textId="6738660F" w:rsidR="00786F72" w:rsidRDefault="00786F72" w:rsidP="00786F72">
            <w:pPr>
              <w:pStyle w:val="TAL"/>
              <w:rPr>
                <w:rFonts w:cs="Arial"/>
                <w:color w:val="000000"/>
                <w:sz w:val="16"/>
                <w:szCs w:val="16"/>
              </w:rPr>
            </w:pPr>
            <w:r w:rsidRPr="00397DF7">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2F800C" w14:textId="0C6949A7"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501317" w14:textId="61555706"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F9452D" w14:textId="4985CBF6" w:rsidR="00786F72" w:rsidRDefault="00786F72" w:rsidP="00786F72">
            <w:pPr>
              <w:pStyle w:val="TAL"/>
              <w:rPr>
                <w:rFonts w:cs="Arial"/>
                <w:sz w:val="16"/>
                <w:szCs w:val="16"/>
                <w:lang w:eastAsia="ja-JP"/>
              </w:rPr>
            </w:pPr>
            <w:r w:rsidRPr="00C83D35">
              <w:rPr>
                <w:rFonts w:cs="Arial"/>
                <w:sz w:val="16"/>
                <w:szCs w:val="16"/>
                <w:lang w:eastAsia="ja-JP"/>
              </w:rPr>
              <w:t>Fundamental requirements for UL intra-band CA is ongoing</w:t>
            </w:r>
          </w:p>
        </w:tc>
      </w:tr>
      <w:tr w:rsidR="003D2B62" w:rsidRPr="00432C06" w14:paraId="41111ED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E47818" w14:textId="48D944D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DC_1A-19A-21A_n257M_UL_1A_n257M</w:t>
            </w:r>
          </w:p>
        </w:tc>
        <w:tc>
          <w:tcPr>
            <w:tcW w:w="1054" w:type="dxa"/>
            <w:tcBorders>
              <w:top w:val="single" w:sz="4" w:space="0" w:color="auto"/>
              <w:left w:val="single" w:sz="4" w:space="0" w:color="auto"/>
              <w:bottom w:val="single" w:sz="4" w:space="0" w:color="auto"/>
              <w:right w:val="single" w:sz="4" w:space="0" w:color="auto"/>
            </w:tcBorders>
          </w:tcPr>
          <w:p w14:paraId="60DFFA5F" w14:textId="52320BE6"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94FD8F" w14:textId="64FF47B3"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D011C4" w14:textId="36AD8D73" w:rsidR="003D2B62" w:rsidRDefault="003D2B62" w:rsidP="003D2B62">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467C98" w14:textId="6570F22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26BEBE" w14:textId="6511FA56" w:rsidR="003D2B62" w:rsidRDefault="003D2B62" w:rsidP="003D2B62">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A704B99" w14:textId="337DB736"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6C40962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766B66" w14:textId="04CC633B"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DC_1A-19A-21A_n257M_UL_21A_n257M</w:t>
            </w:r>
          </w:p>
        </w:tc>
        <w:tc>
          <w:tcPr>
            <w:tcW w:w="1054" w:type="dxa"/>
            <w:tcBorders>
              <w:top w:val="single" w:sz="4" w:space="0" w:color="auto"/>
              <w:left w:val="single" w:sz="4" w:space="0" w:color="auto"/>
              <w:bottom w:val="single" w:sz="4" w:space="0" w:color="auto"/>
              <w:right w:val="single" w:sz="4" w:space="0" w:color="auto"/>
            </w:tcBorders>
          </w:tcPr>
          <w:p w14:paraId="1402E6D9" w14:textId="30078FF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5ECE8D" w14:textId="2D2C0101"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26DF26" w14:textId="3B184780" w:rsidR="003D2B62" w:rsidRDefault="003D2B62" w:rsidP="003D2B62">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3C4B8C2C" w14:textId="78EA66C2"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4D45E2" w14:textId="6E577114" w:rsidR="003D2B62" w:rsidRDefault="003D2B62" w:rsidP="003D2B62">
            <w:pPr>
              <w:pStyle w:val="TAL"/>
              <w:rPr>
                <w:rFonts w:cs="Arial"/>
                <w:sz w:val="16"/>
                <w:szCs w:val="16"/>
                <w:lang w:eastAsia="ja-JP"/>
              </w:rPr>
            </w:pPr>
            <w:r w:rsidRPr="002F7528">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47EB708" w14:textId="4F59A632" w:rsidR="003D2B62" w:rsidRDefault="003D2B62" w:rsidP="003D2B62">
            <w:pPr>
              <w:pStyle w:val="TAL"/>
              <w:rPr>
                <w:rFonts w:cs="Arial"/>
                <w:sz w:val="16"/>
                <w:szCs w:val="16"/>
                <w:lang w:eastAsia="ja-JP"/>
              </w:rPr>
            </w:pPr>
            <w:r>
              <w:rPr>
                <w:rFonts w:cs="Arial"/>
                <w:sz w:val="16"/>
                <w:szCs w:val="16"/>
                <w:lang w:eastAsia="ja-JP"/>
              </w:rPr>
              <w:t>None</w:t>
            </w:r>
          </w:p>
        </w:tc>
      </w:tr>
      <w:tr w:rsidR="00786F72" w:rsidRPr="00432C06" w14:paraId="28BE11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5EAEB7" w14:textId="1EC396B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DC_1A-19A-21A_n77C_UL_1A_n77C</w:t>
            </w:r>
          </w:p>
        </w:tc>
        <w:tc>
          <w:tcPr>
            <w:tcW w:w="1054" w:type="dxa"/>
            <w:tcBorders>
              <w:top w:val="single" w:sz="4" w:space="0" w:color="auto"/>
              <w:left w:val="single" w:sz="4" w:space="0" w:color="auto"/>
              <w:bottom w:val="single" w:sz="4" w:space="0" w:color="auto"/>
              <w:right w:val="single" w:sz="4" w:space="0" w:color="auto"/>
            </w:tcBorders>
          </w:tcPr>
          <w:p w14:paraId="2E61773A" w14:textId="507A5CA6"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27B041" w14:textId="0141288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9A192B1" w14:textId="0CDA1896"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6856B7D" w14:textId="7DA86C1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779766C" w14:textId="3DE1100E"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C0E92B" w14:textId="14D7D609"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786F72" w:rsidRPr="00432C06" w14:paraId="715FDF4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3D2835" w14:textId="0604B48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DC_1A-19A-21A_n77C_UL_21A_n77C</w:t>
            </w:r>
          </w:p>
        </w:tc>
        <w:tc>
          <w:tcPr>
            <w:tcW w:w="1054" w:type="dxa"/>
            <w:tcBorders>
              <w:top w:val="single" w:sz="4" w:space="0" w:color="auto"/>
              <w:left w:val="single" w:sz="4" w:space="0" w:color="auto"/>
              <w:bottom w:val="single" w:sz="4" w:space="0" w:color="auto"/>
              <w:right w:val="single" w:sz="4" w:space="0" w:color="auto"/>
            </w:tcBorders>
          </w:tcPr>
          <w:p w14:paraId="3F3C5005" w14:textId="7D8E78E1"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7D6B6B2" w14:textId="5DC047C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2B8D33" w14:textId="25EDDD5A"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4C2C1" w14:textId="3E278D05"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404F2A" w14:textId="56DBE696"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29CB10" w14:textId="68861045"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786F72" w:rsidRPr="00432C06" w14:paraId="7ED1A77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7CAE4DF" w14:textId="4C11C24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DC_1A-19A-21A_n78C_UL_1A_n78C</w:t>
            </w:r>
          </w:p>
        </w:tc>
        <w:tc>
          <w:tcPr>
            <w:tcW w:w="1054" w:type="dxa"/>
            <w:tcBorders>
              <w:top w:val="single" w:sz="4" w:space="0" w:color="auto"/>
              <w:left w:val="single" w:sz="4" w:space="0" w:color="auto"/>
              <w:bottom w:val="single" w:sz="4" w:space="0" w:color="auto"/>
              <w:right w:val="single" w:sz="4" w:space="0" w:color="auto"/>
            </w:tcBorders>
          </w:tcPr>
          <w:p w14:paraId="1DBB3121" w14:textId="60567C4C"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1588AF7" w14:textId="70EB686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CD8069D" w14:textId="31519BA4"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682898D" w14:textId="75881FF9"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E3E23C" w14:textId="5CF3507F"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6ABC97" w14:textId="5F55AFE0"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786F72" w:rsidRPr="00432C06" w14:paraId="6031E3F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EB7868" w14:textId="75026A4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DC_1A-19A-21A_n78C_UL_21A_n78C</w:t>
            </w:r>
          </w:p>
        </w:tc>
        <w:tc>
          <w:tcPr>
            <w:tcW w:w="1054" w:type="dxa"/>
            <w:tcBorders>
              <w:top w:val="single" w:sz="4" w:space="0" w:color="auto"/>
              <w:left w:val="single" w:sz="4" w:space="0" w:color="auto"/>
              <w:bottom w:val="single" w:sz="4" w:space="0" w:color="auto"/>
              <w:right w:val="single" w:sz="4" w:space="0" w:color="auto"/>
            </w:tcBorders>
          </w:tcPr>
          <w:p w14:paraId="0277071A" w14:textId="78B3AB1C"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B581157" w14:textId="1FB84D7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C9E067B" w14:textId="22CCA32B"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56B7F4B" w14:textId="181C4E73"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FF1539" w14:textId="7E5254F9"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DDEF4A" w14:textId="0BF71989"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786F72" w:rsidRPr="00432C06" w14:paraId="161A33A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83852B" w14:textId="063B62F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DC_1A-19A-21A_n79C_UL_19A_n79C</w:t>
            </w:r>
          </w:p>
        </w:tc>
        <w:tc>
          <w:tcPr>
            <w:tcW w:w="1054" w:type="dxa"/>
            <w:tcBorders>
              <w:top w:val="single" w:sz="4" w:space="0" w:color="auto"/>
              <w:left w:val="single" w:sz="4" w:space="0" w:color="auto"/>
              <w:bottom w:val="single" w:sz="4" w:space="0" w:color="auto"/>
              <w:right w:val="single" w:sz="4" w:space="0" w:color="auto"/>
            </w:tcBorders>
          </w:tcPr>
          <w:p w14:paraId="29989E43" w14:textId="2F511991"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FC296F" w14:textId="554E961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CE70E7" w14:textId="1F9C7221"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CDFEC6" w14:textId="6F8961B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B3B5E3" w14:textId="1471461D"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55BC01" w14:textId="5F98C497"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786F72" w:rsidRPr="00432C06" w14:paraId="1D25DA5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7242CE" w14:textId="5035C4E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DC_1A-19A-21A_n79C_UL_1A_n79C</w:t>
            </w:r>
          </w:p>
        </w:tc>
        <w:tc>
          <w:tcPr>
            <w:tcW w:w="1054" w:type="dxa"/>
            <w:tcBorders>
              <w:top w:val="single" w:sz="4" w:space="0" w:color="auto"/>
              <w:left w:val="single" w:sz="4" w:space="0" w:color="auto"/>
              <w:bottom w:val="single" w:sz="4" w:space="0" w:color="auto"/>
              <w:right w:val="single" w:sz="4" w:space="0" w:color="auto"/>
            </w:tcBorders>
          </w:tcPr>
          <w:p w14:paraId="12799B00" w14:textId="39CF731D"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E3C1163" w14:textId="667FE4E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173DA42" w14:textId="4FD316BB"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488E0E8" w14:textId="1CCDD022"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8F055" w14:textId="60FAA75F"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98D4BA" w14:textId="5105DABB"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786F72" w:rsidRPr="00432C06" w14:paraId="40AF3A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3E8B11" w14:textId="1D76961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DC_1A-19A-21A_n79C_UL_21A_n79C</w:t>
            </w:r>
          </w:p>
        </w:tc>
        <w:tc>
          <w:tcPr>
            <w:tcW w:w="1054" w:type="dxa"/>
            <w:tcBorders>
              <w:top w:val="single" w:sz="4" w:space="0" w:color="auto"/>
              <w:left w:val="single" w:sz="4" w:space="0" w:color="auto"/>
              <w:bottom w:val="single" w:sz="4" w:space="0" w:color="auto"/>
              <w:right w:val="single" w:sz="4" w:space="0" w:color="auto"/>
            </w:tcBorders>
          </w:tcPr>
          <w:p w14:paraId="1869EAA3" w14:textId="6967A65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5B326D" w14:textId="4865898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FAA56D0" w14:textId="701BED5B" w:rsidR="00786F72" w:rsidRDefault="00786F72" w:rsidP="00786F72">
            <w:pPr>
              <w:pStyle w:val="TAL"/>
              <w:rPr>
                <w:rFonts w:cs="Arial"/>
                <w:color w:val="000000"/>
                <w:sz w:val="16"/>
                <w:szCs w:val="16"/>
              </w:rPr>
            </w:pPr>
            <w:r w:rsidRPr="000839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4D153E2" w14:textId="0631D67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D8BFBB7" w14:textId="457B3DCA"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4463A4" w14:textId="1E09D43B" w:rsidR="00786F72" w:rsidRDefault="00786F72" w:rsidP="00786F72">
            <w:pPr>
              <w:pStyle w:val="TAL"/>
              <w:rPr>
                <w:rFonts w:cs="Arial"/>
                <w:sz w:val="16"/>
                <w:szCs w:val="16"/>
                <w:lang w:eastAsia="ja-JP"/>
              </w:rPr>
            </w:pPr>
            <w:r w:rsidRPr="00CC31C6">
              <w:rPr>
                <w:rFonts w:cs="Arial"/>
                <w:sz w:val="16"/>
                <w:szCs w:val="16"/>
                <w:lang w:eastAsia="ja-JP"/>
              </w:rPr>
              <w:t>Fundamental requirements for UL intra-band CA is ongoing</w:t>
            </w:r>
          </w:p>
        </w:tc>
      </w:tr>
      <w:tr w:rsidR="002D6494" w:rsidRPr="00432C06" w14:paraId="1A05DDB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755C29" w14:textId="6E16B460"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DC_1A-19A-42A_n257M_UL_1A_n257M</w:t>
            </w:r>
          </w:p>
        </w:tc>
        <w:tc>
          <w:tcPr>
            <w:tcW w:w="1054" w:type="dxa"/>
            <w:tcBorders>
              <w:top w:val="single" w:sz="4" w:space="0" w:color="auto"/>
              <w:left w:val="single" w:sz="4" w:space="0" w:color="auto"/>
              <w:bottom w:val="single" w:sz="4" w:space="0" w:color="auto"/>
              <w:right w:val="single" w:sz="4" w:space="0" w:color="auto"/>
            </w:tcBorders>
          </w:tcPr>
          <w:p w14:paraId="6C5D88C7" w14:textId="7812C859"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B552C1C" w14:textId="039CF9BE"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D8A04B6" w14:textId="2D7BC15C" w:rsidR="002D6494" w:rsidRDefault="002D6494" w:rsidP="002D6494">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2E3B273" w14:textId="51EDB1A0"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41DB30" w14:textId="06FAA0A4"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D82B27A" w14:textId="4D84D1A7"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32B3CD1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301AA72" w14:textId="36CFE80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DC_1A-19A-42A_n77C_UL_1A_n77C</w:t>
            </w:r>
          </w:p>
        </w:tc>
        <w:tc>
          <w:tcPr>
            <w:tcW w:w="1054" w:type="dxa"/>
            <w:tcBorders>
              <w:top w:val="single" w:sz="4" w:space="0" w:color="auto"/>
              <w:left w:val="single" w:sz="4" w:space="0" w:color="auto"/>
              <w:bottom w:val="single" w:sz="4" w:space="0" w:color="auto"/>
              <w:right w:val="single" w:sz="4" w:space="0" w:color="auto"/>
            </w:tcBorders>
          </w:tcPr>
          <w:p w14:paraId="21F4C871" w14:textId="610584B3"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BA565D" w14:textId="2BC0A24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901A47" w14:textId="00794C89" w:rsidR="00786F72" w:rsidRDefault="00786F72" w:rsidP="00786F72">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44D1699" w14:textId="18FA93A0"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68A85A" w14:textId="7A217E7F"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60F4416" w14:textId="5228C008" w:rsidR="00786F72" w:rsidRDefault="00786F72" w:rsidP="00786F72">
            <w:pPr>
              <w:pStyle w:val="TAL"/>
              <w:rPr>
                <w:rFonts w:cs="Arial"/>
                <w:sz w:val="16"/>
                <w:szCs w:val="16"/>
                <w:lang w:eastAsia="ja-JP"/>
              </w:rPr>
            </w:pPr>
            <w:r w:rsidRPr="003B400C">
              <w:rPr>
                <w:rFonts w:cs="Arial"/>
                <w:sz w:val="16"/>
                <w:szCs w:val="16"/>
                <w:lang w:eastAsia="ja-JP"/>
              </w:rPr>
              <w:t>Fundamental requirements for UL intra-band CA is ongoing</w:t>
            </w:r>
          </w:p>
        </w:tc>
      </w:tr>
      <w:tr w:rsidR="00786F72" w:rsidRPr="00432C06" w14:paraId="7A8BE55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EB75C6" w14:textId="63EA7EC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DC_1A-19A-42A_n78C_UL_1A_n78C</w:t>
            </w:r>
          </w:p>
        </w:tc>
        <w:tc>
          <w:tcPr>
            <w:tcW w:w="1054" w:type="dxa"/>
            <w:tcBorders>
              <w:top w:val="single" w:sz="4" w:space="0" w:color="auto"/>
              <w:left w:val="single" w:sz="4" w:space="0" w:color="auto"/>
              <w:bottom w:val="single" w:sz="4" w:space="0" w:color="auto"/>
              <w:right w:val="single" w:sz="4" w:space="0" w:color="auto"/>
            </w:tcBorders>
          </w:tcPr>
          <w:p w14:paraId="611203D8" w14:textId="360E13B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B2A6A49" w14:textId="551776F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53C2CD0" w14:textId="4879D718" w:rsidR="00786F72" w:rsidRDefault="00786F72" w:rsidP="00786F72">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0900D8B" w14:textId="49D595A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644937" w14:textId="5907BCDD"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F5993E8" w14:textId="5D884486" w:rsidR="00786F72" w:rsidRDefault="00786F72" w:rsidP="00786F72">
            <w:pPr>
              <w:pStyle w:val="TAL"/>
              <w:rPr>
                <w:rFonts w:cs="Arial"/>
                <w:sz w:val="16"/>
                <w:szCs w:val="16"/>
                <w:lang w:eastAsia="ja-JP"/>
              </w:rPr>
            </w:pPr>
            <w:r w:rsidRPr="003B400C">
              <w:rPr>
                <w:rFonts w:cs="Arial"/>
                <w:sz w:val="16"/>
                <w:szCs w:val="16"/>
                <w:lang w:eastAsia="ja-JP"/>
              </w:rPr>
              <w:t>Fundamental requirements for UL intra-band CA is ongoing</w:t>
            </w:r>
          </w:p>
        </w:tc>
      </w:tr>
      <w:tr w:rsidR="00786F72" w:rsidRPr="00432C06" w14:paraId="01D7787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4DFF83" w14:textId="42354AB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DC_1A-19A-42A_n79C_UL_19A_n79C</w:t>
            </w:r>
          </w:p>
        </w:tc>
        <w:tc>
          <w:tcPr>
            <w:tcW w:w="1054" w:type="dxa"/>
            <w:tcBorders>
              <w:top w:val="single" w:sz="4" w:space="0" w:color="auto"/>
              <w:left w:val="single" w:sz="4" w:space="0" w:color="auto"/>
              <w:bottom w:val="single" w:sz="4" w:space="0" w:color="auto"/>
              <w:right w:val="single" w:sz="4" w:space="0" w:color="auto"/>
            </w:tcBorders>
          </w:tcPr>
          <w:p w14:paraId="3A5029D2" w14:textId="118128E1"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0611FFA" w14:textId="2309FFA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91486A0" w14:textId="053D9DD3" w:rsidR="00786F72" w:rsidRDefault="00786F72" w:rsidP="00786F72">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7D6292" w14:textId="43C0C256"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C3B4897" w14:textId="3005BF31"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5CA29F" w14:textId="1F072F1A" w:rsidR="00786F72" w:rsidRDefault="00786F72" w:rsidP="00786F72">
            <w:pPr>
              <w:pStyle w:val="TAL"/>
              <w:rPr>
                <w:rFonts w:cs="Arial"/>
                <w:sz w:val="16"/>
                <w:szCs w:val="16"/>
                <w:lang w:eastAsia="ja-JP"/>
              </w:rPr>
            </w:pPr>
            <w:r w:rsidRPr="003B400C">
              <w:rPr>
                <w:rFonts w:cs="Arial"/>
                <w:sz w:val="16"/>
                <w:szCs w:val="16"/>
                <w:lang w:eastAsia="ja-JP"/>
              </w:rPr>
              <w:t>Fundamental requirements for UL intra-band CA is ongoing</w:t>
            </w:r>
          </w:p>
        </w:tc>
      </w:tr>
      <w:tr w:rsidR="00786F72" w:rsidRPr="00432C06" w14:paraId="0974CBEA"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2B74A8" w14:textId="60BF7C9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DC_1A-19A-42A_n79C_UL_1A_n79C</w:t>
            </w:r>
          </w:p>
        </w:tc>
        <w:tc>
          <w:tcPr>
            <w:tcW w:w="1054" w:type="dxa"/>
            <w:tcBorders>
              <w:top w:val="single" w:sz="4" w:space="0" w:color="auto"/>
              <w:left w:val="single" w:sz="4" w:space="0" w:color="auto"/>
              <w:bottom w:val="single" w:sz="4" w:space="0" w:color="auto"/>
              <w:right w:val="single" w:sz="4" w:space="0" w:color="auto"/>
            </w:tcBorders>
          </w:tcPr>
          <w:p w14:paraId="15272CD2" w14:textId="2D1B899E"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AEF3B53" w14:textId="147B474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C39A1E" w14:textId="27DC4806" w:rsidR="00786F72" w:rsidRDefault="00786F72" w:rsidP="00786F72">
            <w:pPr>
              <w:pStyle w:val="TAL"/>
              <w:rPr>
                <w:rFonts w:cs="Arial"/>
                <w:color w:val="000000"/>
                <w:sz w:val="16"/>
                <w:szCs w:val="16"/>
              </w:rPr>
            </w:pPr>
            <w:r w:rsidRPr="00F278D5">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8FC6F39" w14:textId="2EA0C1B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743E75B" w14:textId="63FC6C9C"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0F3518" w14:textId="24B370AA" w:rsidR="00786F72" w:rsidRDefault="00786F72" w:rsidP="00786F72">
            <w:pPr>
              <w:pStyle w:val="TAL"/>
              <w:rPr>
                <w:rFonts w:cs="Arial"/>
                <w:sz w:val="16"/>
                <w:szCs w:val="16"/>
                <w:lang w:eastAsia="ja-JP"/>
              </w:rPr>
            </w:pPr>
            <w:r w:rsidRPr="003B400C">
              <w:rPr>
                <w:rFonts w:cs="Arial"/>
                <w:sz w:val="16"/>
                <w:szCs w:val="16"/>
                <w:lang w:eastAsia="ja-JP"/>
              </w:rPr>
              <w:t>Fundamental requirements for UL intra-band CA is ongoing</w:t>
            </w:r>
          </w:p>
        </w:tc>
      </w:tr>
      <w:tr w:rsidR="002D6494" w:rsidRPr="00432C06" w14:paraId="72BAC7A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2AF021" w14:textId="0289F21E"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DC_1A-19A-42C_n257M_UL_1A_n257M</w:t>
            </w:r>
          </w:p>
        </w:tc>
        <w:tc>
          <w:tcPr>
            <w:tcW w:w="1054" w:type="dxa"/>
            <w:tcBorders>
              <w:top w:val="single" w:sz="4" w:space="0" w:color="auto"/>
              <w:left w:val="single" w:sz="4" w:space="0" w:color="auto"/>
              <w:bottom w:val="single" w:sz="4" w:space="0" w:color="auto"/>
              <w:right w:val="single" w:sz="4" w:space="0" w:color="auto"/>
            </w:tcBorders>
          </w:tcPr>
          <w:p w14:paraId="2E4B0F16" w14:textId="011A0F0B"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08E8474" w14:textId="5FBFB791"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67C183A" w14:textId="7FB5A150" w:rsidR="002D6494" w:rsidRDefault="002D6494" w:rsidP="002D6494">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21BA4ADB" w14:textId="49473912"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2D6689D" w14:textId="611CEC00"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677F339" w14:textId="611D13D8"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39552FC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EA15BE" w14:textId="1416C71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DC_1A-19A-42C_n77C_UL_1A_n77C</w:t>
            </w:r>
          </w:p>
        </w:tc>
        <w:tc>
          <w:tcPr>
            <w:tcW w:w="1054" w:type="dxa"/>
            <w:tcBorders>
              <w:top w:val="single" w:sz="4" w:space="0" w:color="auto"/>
              <w:left w:val="single" w:sz="4" w:space="0" w:color="auto"/>
              <w:bottom w:val="single" w:sz="4" w:space="0" w:color="auto"/>
              <w:right w:val="single" w:sz="4" w:space="0" w:color="auto"/>
            </w:tcBorders>
          </w:tcPr>
          <w:p w14:paraId="2750F73C" w14:textId="48DFFF51"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8299123" w14:textId="545290F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B1CB7A" w14:textId="36EB9882" w:rsidR="00786F72" w:rsidRDefault="00786F72" w:rsidP="00786F72">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D7C00A" w14:textId="5B7A038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EF2CBB" w14:textId="61573543" w:rsidR="00786F72" w:rsidRDefault="00786F72" w:rsidP="00786F72">
            <w:pPr>
              <w:pStyle w:val="TAL"/>
              <w:rPr>
                <w:rFonts w:cs="Arial"/>
                <w:sz w:val="16"/>
                <w:szCs w:val="16"/>
                <w:lang w:eastAsia="ja-JP"/>
              </w:rPr>
            </w:pPr>
            <w:r w:rsidRPr="00C1213D">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93C764" w14:textId="169C7737" w:rsidR="00786F72" w:rsidRDefault="00786F72" w:rsidP="00786F72">
            <w:pPr>
              <w:pStyle w:val="TAL"/>
              <w:rPr>
                <w:rFonts w:cs="Arial"/>
                <w:sz w:val="16"/>
                <w:szCs w:val="16"/>
                <w:lang w:eastAsia="ja-JP"/>
              </w:rPr>
            </w:pPr>
            <w:r w:rsidRPr="00AC7A00">
              <w:rPr>
                <w:rFonts w:cs="Arial"/>
                <w:sz w:val="16"/>
                <w:szCs w:val="16"/>
                <w:lang w:eastAsia="ja-JP"/>
              </w:rPr>
              <w:t>Fundamental requirements for UL intra-band CA is ongoing</w:t>
            </w:r>
          </w:p>
        </w:tc>
      </w:tr>
      <w:tr w:rsidR="00786F72" w:rsidRPr="00432C06" w14:paraId="5D32765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847D61" w14:textId="73F36A54"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DC_1A-19A-42C_n78C_UL_1A_n78C</w:t>
            </w:r>
          </w:p>
        </w:tc>
        <w:tc>
          <w:tcPr>
            <w:tcW w:w="1054" w:type="dxa"/>
            <w:tcBorders>
              <w:top w:val="single" w:sz="4" w:space="0" w:color="auto"/>
              <w:left w:val="single" w:sz="4" w:space="0" w:color="auto"/>
              <w:bottom w:val="single" w:sz="4" w:space="0" w:color="auto"/>
              <w:right w:val="single" w:sz="4" w:space="0" w:color="auto"/>
            </w:tcBorders>
          </w:tcPr>
          <w:p w14:paraId="0ECAD500" w14:textId="5C432096"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65A0BF0" w14:textId="1645EEF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788ACBD" w14:textId="074692FD" w:rsidR="00786F72" w:rsidRDefault="00786F72" w:rsidP="00786F72">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1578B20" w14:textId="1E975CC2"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813ADE" w14:textId="7BB4411B"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BC3462" w14:textId="1EF46AFC" w:rsidR="00786F72" w:rsidRDefault="00786F72" w:rsidP="00786F72">
            <w:pPr>
              <w:pStyle w:val="TAL"/>
              <w:rPr>
                <w:rFonts w:cs="Arial"/>
                <w:sz w:val="16"/>
                <w:szCs w:val="16"/>
                <w:lang w:eastAsia="ja-JP"/>
              </w:rPr>
            </w:pPr>
            <w:r w:rsidRPr="00AC7A00">
              <w:rPr>
                <w:rFonts w:cs="Arial"/>
                <w:sz w:val="16"/>
                <w:szCs w:val="16"/>
                <w:lang w:eastAsia="ja-JP"/>
              </w:rPr>
              <w:t>Fundamental requirements for UL intra-band CA is ongoing</w:t>
            </w:r>
          </w:p>
        </w:tc>
      </w:tr>
      <w:tr w:rsidR="00786F72" w:rsidRPr="00432C06" w14:paraId="682F6E8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9D8470" w14:textId="7EAFB1F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DC_1A-19A-42C_n79C_UL_19A_n79C</w:t>
            </w:r>
          </w:p>
        </w:tc>
        <w:tc>
          <w:tcPr>
            <w:tcW w:w="1054" w:type="dxa"/>
            <w:tcBorders>
              <w:top w:val="single" w:sz="4" w:space="0" w:color="auto"/>
              <w:left w:val="single" w:sz="4" w:space="0" w:color="auto"/>
              <w:bottom w:val="single" w:sz="4" w:space="0" w:color="auto"/>
              <w:right w:val="single" w:sz="4" w:space="0" w:color="auto"/>
            </w:tcBorders>
          </w:tcPr>
          <w:p w14:paraId="2DEE9807" w14:textId="354A4B4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54B0821" w14:textId="7E36F62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A83ADB0" w14:textId="3981ACA2" w:rsidR="00786F72" w:rsidRDefault="00786F72" w:rsidP="00786F72">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8AAE84B" w14:textId="5B6339B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9E574A" w14:textId="2AFAF04E"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87AE1D" w14:textId="50D7259C" w:rsidR="00786F72" w:rsidRDefault="00786F72" w:rsidP="00786F72">
            <w:pPr>
              <w:pStyle w:val="TAL"/>
              <w:rPr>
                <w:rFonts w:cs="Arial"/>
                <w:sz w:val="16"/>
                <w:szCs w:val="16"/>
                <w:lang w:eastAsia="ja-JP"/>
              </w:rPr>
            </w:pPr>
            <w:r w:rsidRPr="00AC7A00">
              <w:rPr>
                <w:rFonts w:cs="Arial"/>
                <w:sz w:val="16"/>
                <w:szCs w:val="16"/>
                <w:lang w:eastAsia="ja-JP"/>
              </w:rPr>
              <w:t>Fundamental requirements for UL intra-band CA is ongoing</w:t>
            </w:r>
          </w:p>
        </w:tc>
      </w:tr>
      <w:tr w:rsidR="00786F72" w:rsidRPr="00432C06" w14:paraId="71C09CB8"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CFDB38" w14:textId="0549362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DC_1A-19A-42C_n79C_UL_1A_n79C</w:t>
            </w:r>
          </w:p>
        </w:tc>
        <w:tc>
          <w:tcPr>
            <w:tcW w:w="1054" w:type="dxa"/>
            <w:tcBorders>
              <w:top w:val="single" w:sz="4" w:space="0" w:color="auto"/>
              <w:left w:val="single" w:sz="4" w:space="0" w:color="auto"/>
              <w:bottom w:val="single" w:sz="4" w:space="0" w:color="auto"/>
              <w:right w:val="single" w:sz="4" w:space="0" w:color="auto"/>
            </w:tcBorders>
          </w:tcPr>
          <w:p w14:paraId="0D19D0A2" w14:textId="64AE706B"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2658FCC" w14:textId="131BB04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D4A60BE" w14:textId="3EC88996" w:rsidR="00786F72" w:rsidRDefault="00786F72" w:rsidP="00786F72">
            <w:pPr>
              <w:pStyle w:val="TAL"/>
              <w:rPr>
                <w:rFonts w:cs="Arial"/>
                <w:color w:val="000000"/>
                <w:sz w:val="16"/>
                <w:szCs w:val="16"/>
              </w:rPr>
            </w:pPr>
            <w:r w:rsidRPr="006A203B">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96E5ED9" w14:textId="3B456647"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396E32" w14:textId="270CA06A"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4532F4" w14:textId="41FA5413" w:rsidR="00786F72" w:rsidRDefault="00786F72" w:rsidP="00786F72">
            <w:pPr>
              <w:pStyle w:val="TAL"/>
              <w:rPr>
                <w:rFonts w:cs="Arial"/>
                <w:sz w:val="16"/>
                <w:szCs w:val="16"/>
                <w:lang w:eastAsia="ja-JP"/>
              </w:rPr>
            </w:pPr>
            <w:r w:rsidRPr="00AC7A00">
              <w:rPr>
                <w:rFonts w:cs="Arial"/>
                <w:sz w:val="16"/>
                <w:szCs w:val="16"/>
                <w:lang w:eastAsia="ja-JP"/>
              </w:rPr>
              <w:t>Fundamental requirements for UL intra-band CA is ongoing</w:t>
            </w:r>
          </w:p>
        </w:tc>
      </w:tr>
      <w:tr w:rsidR="002D6494" w:rsidRPr="00432C06" w14:paraId="721712B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C82B07" w14:textId="7A355655"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DC_1A-21A-42A_n257M_UL_1A_n257M</w:t>
            </w:r>
          </w:p>
        </w:tc>
        <w:tc>
          <w:tcPr>
            <w:tcW w:w="1054" w:type="dxa"/>
            <w:tcBorders>
              <w:top w:val="single" w:sz="4" w:space="0" w:color="auto"/>
              <w:left w:val="single" w:sz="4" w:space="0" w:color="auto"/>
              <w:bottom w:val="single" w:sz="4" w:space="0" w:color="auto"/>
              <w:right w:val="single" w:sz="4" w:space="0" w:color="auto"/>
            </w:tcBorders>
          </w:tcPr>
          <w:p w14:paraId="12278755" w14:textId="6B3DFE13" w:rsidR="002D6494" w:rsidRPr="0079359E" w:rsidRDefault="002D6494" w:rsidP="002D6494">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17F8EEA" w14:textId="44492134" w:rsidR="002D6494" w:rsidRPr="0079359E" w:rsidRDefault="002D6494" w:rsidP="002D6494">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59A61F9" w14:textId="75FA716C" w:rsidR="002D6494" w:rsidRDefault="002D6494" w:rsidP="002D6494">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6EAD8BC9" w14:textId="75DAC564" w:rsidR="002D6494" w:rsidRDefault="002D6494" w:rsidP="002D6494">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8814D" w14:textId="07AB4C00" w:rsidR="002D6494" w:rsidRDefault="003D2B62" w:rsidP="002D6494">
            <w:pPr>
              <w:pStyle w:val="TAL"/>
              <w:rPr>
                <w:rFonts w:cs="Arial"/>
                <w:sz w:val="16"/>
                <w:szCs w:val="16"/>
                <w:lang w:eastAsia="ja-JP"/>
              </w:rPr>
            </w:pPr>
            <w:r>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6E53460" w14:textId="21A77AA4" w:rsidR="002D6494" w:rsidRDefault="002D6494" w:rsidP="002D6494">
            <w:pPr>
              <w:pStyle w:val="TAL"/>
              <w:rPr>
                <w:rFonts w:cs="Arial"/>
                <w:sz w:val="16"/>
                <w:szCs w:val="16"/>
                <w:lang w:eastAsia="ja-JP"/>
              </w:rPr>
            </w:pPr>
            <w:r>
              <w:rPr>
                <w:rFonts w:cs="Arial"/>
                <w:sz w:val="16"/>
                <w:szCs w:val="16"/>
                <w:lang w:eastAsia="ja-JP"/>
              </w:rPr>
              <w:t>None</w:t>
            </w:r>
          </w:p>
        </w:tc>
      </w:tr>
      <w:tr w:rsidR="00786F72" w:rsidRPr="00432C06" w14:paraId="74EBFD3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99B7E2" w14:textId="1C5DB84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DC_1A-21A-42A_n257M_UL_21A_n257M</w:t>
            </w:r>
          </w:p>
        </w:tc>
        <w:tc>
          <w:tcPr>
            <w:tcW w:w="1054" w:type="dxa"/>
            <w:tcBorders>
              <w:top w:val="single" w:sz="4" w:space="0" w:color="auto"/>
              <w:left w:val="single" w:sz="4" w:space="0" w:color="auto"/>
              <w:bottom w:val="single" w:sz="4" w:space="0" w:color="auto"/>
              <w:right w:val="single" w:sz="4" w:space="0" w:color="auto"/>
            </w:tcBorders>
          </w:tcPr>
          <w:p w14:paraId="0A30193E" w14:textId="5273C73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2452594" w14:textId="3EAEB57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1BF9899" w14:textId="203B1BBC"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E0CE9" w14:textId="0F027969"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520CA0" w14:textId="231141DB"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DBB48FD" w14:textId="3566F2C4"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786F72" w:rsidRPr="00432C06" w14:paraId="3447FE0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CA29F64" w14:textId="48E8A00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DC_1A-21A-42A_n77C_UL_1A_n77C</w:t>
            </w:r>
          </w:p>
        </w:tc>
        <w:tc>
          <w:tcPr>
            <w:tcW w:w="1054" w:type="dxa"/>
            <w:tcBorders>
              <w:top w:val="single" w:sz="4" w:space="0" w:color="auto"/>
              <w:left w:val="single" w:sz="4" w:space="0" w:color="auto"/>
              <w:bottom w:val="single" w:sz="4" w:space="0" w:color="auto"/>
              <w:right w:val="single" w:sz="4" w:space="0" w:color="auto"/>
            </w:tcBorders>
          </w:tcPr>
          <w:p w14:paraId="75C995CB" w14:textId="1F508F81"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1847E1D" w14:textId="709E029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E6F1A1" w14:textId="16A3B90A"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0D0982F" w14:textId="1E4B2086"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D6B3616" w14:textId="046ADC14"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506E33A" w14:textId="388A637D"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786F72" w:rsidRPr="00432C06" w14:paraId="53C0818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02B3BC" w14:textId="1B36F01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DC_1A-21A-42A_n77C_UL_21A_n77C</w:t>
            </w:r>
          </w:p>
        </w:tc>
        <w:tc>
          <w:tcPr>
            <w:tcW w:w="1054" w:type="dxa"/>
            <w:tcBorders>
              <w:top w:val="single" w:sz="4" w:space="0" w:color="auto"/>
              <w:left w:val="single" w:sz="4" w:space="0" w:color="auto"/>
              <w:bottom w:val="single" w:sz="4" w:space="0" w:color="auto"/>
              <w:right w:val="single" w:sz="4" w:space="0" w:color="auto"/>
            </w:tcBorders>
          </w:tcPr>
          <w:p w14:paraId="6BB61FDE" w14:textId="25A665F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4F16921" w14:textId="7BA2C856"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AFCF6" w14:textId="21FE81E3"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9A771BD" w14:textId="4406EDB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7C3299D" w14:textId="44DAEDDA"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5205097" w14:textId="140D122C"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786F72" w:rsidRPr="00432C06" w14:paraId="7C43A326"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1307486" w14:textId="49D6EC3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DC_1A-21A-42A_n78C_UL_1A_n78C</w:t>
            </w:r>
          </w:p>
        </w:tc>
        <w:tc>
          <w:tcPr>
            <w:tcW w:w="1054" w:type="dxa"/>
            <w:tcBorders>
              <w:top w:val="single" w:sz="4" w:space="0" w:color="auto"/>
              <w:left w:val="single" w:sz="4" w:space="0" w:color="auto"/>
              <w:bottom w:val="single" w:sz="4" w:space="0" w:color="auto"/>
              <w:right w:val="single" w:sz="4" w:space="0" w:color="auto"/>
            </w:tcBorders>
          </w:tcPr>
          <w:p w14:paraId="6AF3216D" w14:textId="55315DFC"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C565068" w14:textId="61EF827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57585B" w14:textId="3BC99F5B"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FE58C33" w14:textId="26C4E45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4406501" w14:textId="3E0AA9C6"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56FC775" w14:textId="232E6641"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786F72" w:rsidRPr="00432C06" w14:paraId="73DCD4D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7D4EDF" w14:textId="79DD3EB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DC_1A-21A-42A_n78C_UL_21A_n78C</w:t>
            </w:r>
          </w:p>
        </w:tc>
        <w:tc>
          <w:tcPr>
            <w:tcW w:w="1054" w:type="dxa"/>
            <w:tcBorders>
              <w:top w:val="single" w:sz="4" w:space="0" w:color="auto"/>
              <w:left w:val="single" w:sz="4" w:space="0" w:color="auto"/>
              <w:bottom w:val="single" w:sz="4" w:space="0" w:color="auto"/>
              <w:right w:val="single" w:sz="4" w:space="0" w:color="auto"/>
            </w:tcBorders>
          </w:tcPr>
          <w:p w14:paraId="6747A14B" w14:textId="37BD2A16"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203A3BF" w14:textId="6F045BD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ADA6A3" w14:textId="40F3413F"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DE834C" w14:textId="64BE086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5FCA69" w14:textId="734532D8"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E4E2C7" w14:textId="4393B1B0"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786F72" w:rsidRPr="00432C06" w14:paraId="7C9FDFE9"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820A8FB" w14:textId="1C5DDF6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DC_1A-21A-42A_n79C_UL_1A_n79C</w:t>
            </w:r>
          </w:p>
        </w:tc>
        <w:tc>
          <w:tcPr>
            <w:tcW w:w="1054" w:type="dxa"/>
            <w:tcBorders>
              <w:top w:val="single" w:sz="4" w:space="0" w:color="auto"/>
              <w:left w:val="single" w:sz="4" w:space="0" w:color="auto"/>
              <w:bottom w:val="single" w:sz="4" w:space="0" w:color="auto"/>
              <w:right w:val="single" w:sz="4" w:space="0" w:color="auto"/>
            </w:tcBorders>
          </w:tcPr>
          <w:p w14:paraId="07FF6AA5" w14:textId="584FA89D"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AAFE07" w14:textId="03046C1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E03452" w14:textId="4F1AE9E6"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2442FA5" w14:textId="13D6FB5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E4782C" w14:textId="178FB161"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E328C5" w14:textId="74076081"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786F72" w:rsidRPr="00432C06" w14:paraId="3BD3D66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6D6EC2" w14:textId="48D594D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DC_1A-21A-42A_n79C_UL_21A_n79C</w:t>
            </w:r>
          </w:p>
        </w:tc>
        <w:tc>
          <w:tcPr>
            <w:tcW w:w="1054" w:type="dxa"/>
            <w:tcBorders>
              <w:top w:val="single" w:sz="4" w:space="0" w:color="auto"/>
              <w:left w:val="single" w:sz="4" w:space="0" w:color="auto"/>
              <w:bottom w:val="single" w:sz="4" w:space="0" w:color="auto"/>
              <w:right w:val="single" w:sz="4" w:space="0" w:color="auto"/>
            </w:tcBorders>
          </w:tcPr>
          <w:p w14:paraId="5D3EBBCD" w14:textId="44BD0C3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AB79192" w14:textId="238ABF0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F586FAB" w14:textId="568BF87E" w:rsidR="00786F72" w:rsidRDefault="00786F72" w:rsidP="00786F72">
            <w:pPr>
              <w:pStyle w:val="TAL"/>
              <w:rPr>
                <w:rFonts w:cs="Arial"/>
                <w:color w:val="000000"/>
                <w:sz w:val="16"/>
                <w:szCs w:val="16"/>
              </w:rPr>
            </w:pPr>
            <w:r w:rsidRPr="004A21C6">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EC0E6F5" w14:textId="121113C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9693E50" w14:textId="2365A3CD"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5885FE6" w14:textId="6B22A0DC" w:rsidR="00786F72" w:rsidRDefault="00786F72" w:rsidP="00786F72">
            <w:pPr>
              <w:pStyle w:val="TAL"/>
              <w:rPr>
                <w:rFonts w:cs="Arial"/>
                <w:sz w:val="16"/>
                <w:szCs w:val="16"/>
                <w:lang w:eastAsia="ja-JP"/>
              </w:rPr>
            </w:pPr>
            <w:r w:rsidRPr="009B0508">
              <w:rPr>
                <w:rFonts w:cs="Arial"/>
                <w:sz w:val="16"/>
                <w:szCs w:val="16"/>
                <w:lang w:eastAsia="ja-JP"/>
              </w:rPr>
              <w:t>Fundamental requirements for UL intra-band CA is ongoing</w:t>
            </w:r>
          </w:p>
        </w:tc>
      </w:tr>
      <w:tr w:rsidR="003D2B62" w:rsidRPr="00432C06" w14:paraId="7A0B76F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9C3A27A" w14:textId="24DFECCD"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DC_1A-21A-42C_n257M_UL_1A_n257M</w:t>
            </w:r>
          </w:p>
        </w:tc>
        <w:tc>
          <w:tcPr>
            <w:tcW w:w="1054" w:type="dxa"/>
            <w:tcBorders>
              <w:top w:val="single" w:sz="4" w:space="0" w:color="auto"/>
              <w:left w:val="single" w:sz="4" w:space="0" w:color="auto"/>
              <w:bottom w:val="single" w:sz="4" w:space="0" w:color="auto"/>
              <w:right w:val="single" w:sz="4" w:space="0" w:color="auto"/>
            </w:tcBorders>
          </w:tcPr>
          <w:p w14:paraId="713D10FD" w14:textId="3D8C2CBF"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EC19E9D" w14:textId="459D5EAC"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4EECBAB" w14:textId="23DE23B6" w:rsidR="003D2B62" w:rsidRDefault="003D2B62" w:rsidP="003D2B62">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080848C6" w14:textId="26B45F09"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DC8BE7" w14:textId="0EB65C25" w:rsidR="003D2B62" w:rsidRDefault="003D2B62" w:rsidP="003D2B62">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67EFEAB1" w14:textId="75B04E54" w:rsidR="003D2B62" w:rsidRDefault="003D2B62" w:rsidP="003D2B62">
            <w:pPr>
              <w:pStyle w:val="TAL"/>
              <w:rPr>
                <w:rFonts w:cs="Arial"/>
                <w:sz w:val="16"/>
                <w:szCs w:val="16"/>
                <w:lang w:eastAsia="ja-JP"/>
              </w:rPr>
            </w:pPr>
            <w:r>
              <w:rPr>
                <w:rFonts w:cs="Arial"/>
                <w:sz w:val="16"/>
                <w:szCs w:val="16"/>
                <w:lang w:eastAsia="ja-JP"/>
              </w:rPr>
              <w:t>None</w:t>
            </w:r>
          </w:p>
        </w:tc>
      </w:tr>
      <w:tr w:rsidR="003D2B62" w:rsidRPr="00432C06" w14:paraId="3C96134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A3CC1" w14:textId="646E0758"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DC_1A-21A-42C_n257M_UL_21A_n257M</w:t>
            </w:r>
          </w:p>
        </w:tc>
        <w:tc>
          <w:tcPr>
            <w:tcW w:w="1054" w:type="dxa"/>
            <w:tcBorders>
              <w:top w:val="single" w:sz="4" w:space="0" w:color="auto"/>
              <w:left w:val="single" w:sz="4" w:space="0" w:color="auto"/>
              <w:bottom w:val="single" w:sz="4" w:space="0" w:color="auto"/>
              <w:right w:val="single" w:sz="4" w:space="0" w:color="auto"/>
            </w:tcBorders>
          </w:tcPr>
          <w:p w14:paraId="5F2996E5" w14:textId="6C1CAD88" w:rsidR="003D2B62" w:rsidRPr="0079359E" w:rsidRDefault="003D2B62" w:rsidP="003D2B6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98EC6C7" w14:textId="233A3032" w:rsidR="003D2B62" w:rsidRPr="0079359E" w:rsidRDefault="003D2B62" w:rsidP="003D2B6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56C963C" w14:textId="1C0CD11D" w:rsidR="003D2B62" w:rsidRDefault="003D2B62" w:rsidP="003D2B62">
            <w:pPr>
              <w:pStyle w:val="TAL"/>
              <w:rPr>
                <w:rFonts w:cs="Arial"/>
                <w:color w:val="000000"/>
                <w:sz w:val="16"/>
                <w:szCs w:val="16"/>
              </w:rPr>
            </w:pPr>
            <w:r>
              <w:rPr>
                <w:rFonts w:cs="Arial"/>
                <w:sz w:val="16"/>
                <w:szCs w:val="16"/>
                <w:lang w:eastAsia="ja-JP"/>
              </w:rPr>
              <w:t>3</w:t>
            </w:r>
            <w:r w:rsidRPr="00EC53D8">
              <w:rPr>
                <w:rFonts w:cs="Arial"/>
                <w:sz w:val="16"/>
                <w:szCs w:val="16"/>
                <w:lang w:eastAsia="ja-JP"/>
              </w:rPr>
              <w:t xml:space="preserve">8.101-3: </w:t>
            </w:r>
            <w:r w:rsidRPr="00EA7597">
              <w:rPr>
                <w:rFonts w:cs="Arial"/>
                <w:sz w:val="16"/>
                <w:szCs w:val="16"/>
                <w:lang w:eastAsia="ja-JP"/>
              </w:rPr>
              <w:t>R4-181</w:t>
            </w:r>
            <w:r w:rsidRPr="00EA7597">
              <w:rPr>
                <w:rFonts w:cs="Arial" w:hint="eastAsia"/>
                <w:sz w:val="16"/>
                <w:szCs w:val="16"/>
                <w:lang w:eastAsia="ja-JP"/>
              </w:rPr>
              <w:t>50</w:t>
            </w:r>
            <w:r w:rsidRPr="00EA7597">
              <w:rPr>
                <w:rFonts w:cs="Arial"/>
                <w:sz w:val="16"/>
                <w:szCs w:val="16"/>
                <w:lang w:eastAsia="ja-JP"/>
              </w:rPr>
              <w:t>7</w:t>
            </w:r>
            <w:r w:rsidRPr="00EA7597">
              <w:rPr>
                <w:rFonts w:cs="Arial" w:hint="eastAsia"/>
                <w:sz w:val="16"/>
                <w:szCs w:val="16"/>
                <w:lang w:eastAsia="ja-JP"/>
              </w:rPr>
              <w:t>5</w:t>
            </w:r>
            <w:r>
              <w:rPr>
                <w:rFonts w:cs="Arial"/>
                <w:sz w:val="16"/>
                <w:szCs w:val="16"/>
                <w:lang w:eastAsia="ja-JP"/>
              </w:rPr>
              <w:t>, R4-1815799</w:t>
            </w:r>
          </w:p>
        </w:tc>
        <w:tc>
          <w:tcPr>
            <w:tcW w:w="993" w:type="dxa"/>
            <w:tcBorders>
              <w:top w:val="single" w:sz="4" w:space="0" w:color="auto"/>
              <w:left w:val="single" w:sz="4" w:space="0" w:color="auto"/>
              <w:bottom w:val="single" w:sz="4" w:space="0" w:color="auto"/>
              <w:right w:val="single" w:sz="4" w:space="0" w:color="auto"/>
            </w:tcBorders>
          </w:tcPr>
          <w:p w14:paraId="41CC62C0" w14:textId="07B9EAA0" w:rsidR="003D2B62" w:rsidRDefault="003D2B62" w:rsidP="003D2B62">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8F52941" w14:textId="798EE5FF" w:rsidR="003D2B62" w:rsidRDefault="003D2B62" w:rsidP="003D2B62">
            <w:pPr>
              <w:pStyle w:val="TAL"/>
              <w:rPr>
                <w:rFonts w:cs="Arial"/>
                <w:sz w:val="16"/>
                <w:szCs w:val="16"/>
                <w:lang w:eastAsia="ja-JP"/>
              </w:rPr>
            </w:pPr>
            <w:r w:rsidRPr="00756601">
              <w:rPr>
                <w:rFonts w:cs="Arial"/>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03C83B8" w14:textId="502A8C46" w:rsidR="003D2B62" w:rsidRDefault="003D2B62" w:rsidP="003D2B62">
            <w:pPr>
              <w:pStyle w:val="TAL"/>
              <w:rPr>
                <w:rFonts w:cs="Arial"/>
                <w:sz w:val="16"/>
                <w:szCs w:val="16"/>
                <w:lang w:eastAsia="ja-JP"/>
              </w:rPr>
            </w:pPr>
            <w:r>
              <w:rPr>
                <w:rFonts w:cs="Arial"/>
                <w:sz w:val="16"/>
                <w:szCs w:val="16"/>
                <w:lang w:eastAsia="ja-JP"/>
              </w:rPr>
              <w:t>None</w:t>
            </w:r>
          </w:p>
        </w:tc>
      </w:tr>
      <w:tr w:rsidR="00786F72" w:rsidRPr="00432C06" w14:paraId="09C10DC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2EE487" w14:textId="4E399F2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DC_1A-21A-42C_n77C_UL_1A_n77C</w:t>
            </w:r>
          </w:p>
        </w:tc>
        <w:tc>
          <w:tcPr>
            <w:tcW w:w="1054" w:type="dxa"/>
            <w:tcBorders>
              <w:top w:val="single" w:sz="4" w:space="0" w:color="auto"/>
              <w:left w:val="single" w:sz="4" w:space="0" w:color="auto"/>
              <w:bottom w:val="single" w:sz="4" w:space="0" w:color="auto"/>
              <w:right w:val="single" w:sz="4" w:space="0" w:color="auto"/>
            </w:tcBorders>
          </w:tcPr>
          <w:p w14:paraId="3501DCF8" w14:textId="139C30B5"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86EC57" w14:textId="6A053B6F"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257BB5" w14:textId="2ADE4F86"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B0787C6" w14:textId="0FC0E52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F09989" w14:textId="0E36D4B6"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3EF81C" w14:textId="0B9B2B6E"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7683EE7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AD9798F" w14:textId="3E5FC6A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DC_1A-21A-42C_n77C_UL_21A_n77C</w:t>
            </w:r>
          </w:p>
        </w:tc>
        <w:tc>
          <w:tcPr>
            <w:tcW w:w="1054" w:type="dxa"/>
            <w:tcBorders>
              <w:top w:val="single" w:sz="4" w:space="0" w:color="auto"/>
              <w:left w:val="single" w:sz="4" w:space="0" w:color="auto"/>
              <w:bottom w:val="single" w:sz="4" w:space="0" w:color="auto"/>
              <w:right w:val="single" w:sz="4" w:space="0" w:color="auto"/>
            </w:tcBorders>
          </w:tcPr>
          <w:p w14:paraId="74191F0A" w14:textId="7B55183C"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2C8B667" w14:textId="0A8FA3A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90A32F4" w14:textId="2D9D9768"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751BAEC" w14:textId="7F9663C7"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7CB904" w14:textId="394BE994"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D29AA8" w14:textId="08908405"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1975FC1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78DBB48" w14:textId="5E53D86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DC_1A-21A-42C_n78C_UL_1A_n78C</w:t>
            </w:r>
          </w:p>
        </w:tc>
        <w:tc>
          <w:tcPr>
            <w:tcW w:w="1054" w:type="dxa"/>
            <w:tcBorders>
              <w:top w:val="single" w:sz="4" w:space="0" w:color="auto"/>
              <w:left w:val="single" w:sz="4" w:space="0" w:color="auto"/>
              <w:bottom w:val="single" w:sz="4" w:space="0" w:color="auto"/>
              <w:right w:val="single" w:sz="4" w:space="0" w:color="auto"/>
            </w:tcBorders>
          </w:tcPr>
          <w:p w14:paraId="43569EFC" w14:textId="51A1415B"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1DFD9D" w14:textId="32550F6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2976899" w14:textId="11C62E73"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5947318" w14:textId="58A0090D"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1064CA" w14:textId="0755D5B1"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EF78A01" w14:textId="56CA24F7"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57443CF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B927260" w14:textId="6FE4A54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DC_1A-21A-42C_n78C_UL_21A_n78C</w:t>
            </w:r>
          </w:p>
        </w:tc>
        <w:tc>
          <w:tcPr>
            <w:tcW w:w="1054" w:type="dxa"/>
            <w:tcBorders>
              <w:top w:val="single" w:sz="4" w:space="0" w:color="auto"/>
              <w:left w:val="single" w:sz="4" w:space="0" w:color="auto"/>
              <w:bottom w:val="single" w:sz="4" w:space="0" w:color="auto"/>
              <w:right w:val="single" w:sz="4" w:space="0" w:color="auto"/>
            </w:tcBorders>
          </w:tcPr>
          <w:p w14:paraId="6C3AB77F" w14:textId="31A4854E"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39E6F43" w14:textId="0F9AE15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01F1504" w14:textId="7AF0B80F"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75EC5C" w14:textId="720A019B"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F937DA" w14:textId="58AD7D22"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CE06309" w14:textId="23B698EA"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7B3C5EF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55E93D" w14:textId="5613B5A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DC_1A-21A-42C_n79C_UL_1A_n79C</w:t>
            </w:r>
          </w:p>
        </w:tc>
        <w:tc>
          <w:tcPr>
            <w:tcW w:w="1054" w:type="dxa"/>
            <w:tcBorders>
              <w:top w:val="single" w:sz="4" w:space="0" w:color="auto"/>
              <w:left w:val="single" w:sz="4" w:space="0" w:color="auto"/>
              <w:bottom w:val="single" w:sz="4" w:space="0" w:color="auto"/>
              <w:right w:val="single" w:sz="4" w:space="0" w:color="auto"/>
            </w:tcBorders>
          </w:tcPr>
          <w:p w14:paraId="16E1B835" w14:textId="4D2C5049"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C648412" w14:textId="3810D61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B96EE" w14:textId="7FD1FFD2"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4A13FD" w14:textId="251E81B2"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AED7720" w14:textId="151BF76D"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FFD288" w14:textId="57880048"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5CDD521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CF652E" w14:textId="31A451D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DC_1A-21A-42C_n79C_UL_21A_n79C</w:t>
            </w:r>
          </w:p>
        </w:tc>
        <w:tc>
          <w:tcPr>
            <w:tcW w:w="1054" w:type="dxa"/>
            <w:tcBorders>
              <w:top w:val="single" w:sz="4" w:space="0" w:color="auto"/>
              <w:left w:val="single" w:sz="4" w:space="0" w:color="auto"/>
              <w:bottom w:val="single" w:sz="4" w:space="0" w:color="auto"/>
              <w:right w:val="single" w:sz="4" w:space="0" w:color="auto"/>
            </w:tcBorders>
          </w:tcPr>
          <w:p w14:paraId="7F694F67" w14:textId="07E58CFD"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6181D61" w14:textId="0C5E898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2BC88F" w14:textId="36501C8B"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8BA0A3D" w14:textId="4E792216"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4279C67" w14:textId="43F18DB5"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A7F7E2" w14:textId="174D391B"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48CFA142"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970C1D" w14:textId="606A398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DC_3A-19A-42D_n78C_UL_19A_n78C</w:t>
            </w:r>
          </w:p>
        </w:tc>
        <w:tc>
          <w:tcPr>
            <w:tcW w:w="1054" w:type="dxa"/>
            <w:tcBorders>
              <w:top w:val="single" w:sz="4" w:space="0" w:color="auto"/>
              <w:left w:val="single" w:sz="4" w:space="0" w:color="auto"/>
              <w:bottom w:val="single" w:sz="4" w:space="0" w:color="auto"/>
              <w:right w:val="single" w:sz="4" w:space="0" w:color="auto"/>
            </w:tcBorders>
          </w:tcPr>
          <w:p w14:paraId="3DB86C6F" w14:textId="662E57CB"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724A521" w14:textId="1AEAFFD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3DFE13F" w14:textId="3A63C0B6"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D0E3D6" w14:textId="602F17DC"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EC15A30" w14:textId="3A3361BA"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ADCE4A" w14:textId="4146B150"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7293632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5C9BB1" w14:textId="1B4F3EE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DC_3A-19A-42D_n77C_UL_19A_n77C</w:t>
            </w:r>
          </w:p>
        </w:tc>
        <w:tc>
          <w:tcPr>
            <w:tcW w:w="1054" w:type="dxa"/>
            <w:tcBorders>
              <w:top w:val="single" w:sz="4" w:space="0" w:color="auto"/>
              <w:left w:val="single" w:sz="4" w:space="0" w:color="auto"/>
              <w:bottom w:val="single" w:sz="4" w:space="0" w:color="auto"/>
              <w:right w:val="single" w:sz="4" w:space="0" w:color="auto"/>
            </w:tcBorders>
          </w:tcPr>
          <w:p w14:paraId="64CDCCF6" w14:textId="4A2D4623"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63CD65A" w14:textId="45E8903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F8247F" w14:textId="1FE4D325"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89CE1E6" w14:textId="21FF9D0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92EC27" w14:textId="67B6A994"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7A6578" w14:textId="24749797"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765CFFF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8B4CBDD" w14:textId="68D5A44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DC_3A-19A-42C_n78C_UL_19A_n78C</w:t>
            </w:r>
          </w:p>
        </w:tc>
        <w:tc>
          <w:tcPr>
            <w:tcW w:w="1054" w:type="dxa"/>
            <w:tcBorders>
              <w:top w:val="single" w:sz="4" w:space="0" w:color="auto"/>
              <w:left w:val="single" w:sz="4" w:space="0" w:color="auto"/>
              <w:bottom w:val="single" w:sz="4" w:space="0" w:color="auto"/>
              <w:right w:val="single" w:sz="4" w:space="0" w:color="auto"/>
            </w:tcBorders>
          </w:tcPr>
          <w:p w14:paraId="2AFDC19E" w14:textId="670B9B3E"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3F98630" w14:textId="434F91D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9DDDB0" w14:textId="288501CB"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14EAB9D" w14:textId="47AAA4B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1A777B" w14:textId="3EFFC6AA"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669488" w14:textId="1474BEA3"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4DA4EDE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5F21A0" w14:textId="4B47A211"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DC_3A-19A-42C_n77C_UL_19A_n77C</w:t>
            </w:r>
          </w:p>
        </w:tc>
        <w:tc>
          <w:tcPr>
            <w:tcW w:w="1054" w:type="dxa"/>
            <w:tcBorders>
              <w:top w:val="single" w:sz="4" w:space="0" w:color="auto"/>
              <w:left w:val="single" w:sz="4" w:space="0" w:color="auto"/>
              <w:bottom w:val="single" w:sz="4" w:space="0" w:color="auto"/>
              <w:right w:val="single" w:sz="4" w:space="0" w:color="auto"/>
            </w:tcBorders>
          </w:tcPr>
          <w:p w14:paraId="6A99F693" w14:textId="16213647"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F95647B" w14:textId="132BFBF1"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13C9EEC" w14:textId="11A289F0"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DA98E36" w14:textId="26F3A39B"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CC19C96" w14:textId="630CEAE2"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100B5" w14:textId="7C3C2701"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12F1BC3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EB20E7" w14:textId="5ECEF448"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DC_3A-19A-42A_n78C_UL_19A_n78C</w:t>
            </w:r>
          </w:p>
        </w:tc>
        <w:tc>
          <w:tcPr>
            <w:tcW w:w="1054" w:type="dxa"/>
            <w:tcBorders>
              <w:top w:val="single" w:sz="4" w:space="0" w:color="auto"/>
              <w:left w:val="single" w:sz="4" w:space="0" w:color="auto"/>
              <w:bottom w:val="single" w:sz="4" w:space="0" w:color="auto"/>
              <w:right w:val="single" w:sz="4" w:space="0" w:color="auto"/>
            </w:tcBorders>
          </w:tcPr>
          <w:p w14:paraId="765A058C" w14:textId="447E479F"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3BE92" w14:textId="3B8E73F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02EAD7" w14:textId="239270B7"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3F80111" w14:textId="0BD31894"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C4D9D2D" w14:textId="2D10D789"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93A36F" w14:textId="6EB2C382"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7BF1330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570E5CF" w14:textId="6F3E76B7"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DC_3A-19A-42A_n77C_UL_19A_n77C</w:t>
            </w:r>
          </w:p>
        </w:tc>
        <w:tc>
          <w:tcPr>
            <w:tcW w:w="1054" w:type="dxa"/>
            <w:tcBorders>
              <w:top w:val="single" w:sz="4" w:space="0" w:color="auto"/>
              <w:left w:val="single" w:sz="4" w:space="0" w:color="auto"/>
              <w:bottom w:val="single" w:sz="4" w:space="0" w:color="auto"/>
              <w:right w:val="single" w:sz="4" w:space="0" w:color="auto"/>
            </w:tcBorders>
          </w:tcPr>
          <w:p w14:paraId="172D2279" w14:textId="4A5D4417"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90417E" w14:textId="7709F8B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E2D47D3" w14:textId="43FADC9F"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A296DAD" w14:textId="127A01A0"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26161CA" w14:textId="3EC04FB1"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CF130FC" w14:textId="26E61582"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3FD04DED"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C3B044" w14:textId="354A424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DC_3A-19A-21A_n78C_UL_19A_n78C</w:t>
            </w:r>
          </w:p>
        </w:tc>
        <w:tc>
          <w:tcPr>
            <w:tcW w:w="1054" w:type="dxa"/>
            <w:tcBorders>
              <w:top w:val="single" w:sz="4" w:space="0" w:color="auto"/>
              <w:left w:val="single" w:sz="4" w:space="0" w:color="auto"/>
              <w:bottom w:val="single" w:sz="4" w:space="0" w:color="auto"/>
              <w:right w:val="single" w:sz="4" w:space="0" w:color="auto"/>
            </w:tcBorders>
          </w:tcPr>
          <w:p w14:paraId="0A4E014A" w14:textId="7CDCAA8D"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6D942C87" w14:textId="3887D57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87D1D2B" w14:textId="09EE85D3"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2D4EAA4" w14:textId="07F4C484"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3A5E42" w14:textId="76FCCCEA"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3EEB29" w14:textId="547168E9"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6B0B21FB"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4CF2F4" w14:textId="2523827C"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DC_3A-19A-21A_n77C_UL_19A_n77C</w:t>
            </w:r>
          </w:p>
        </w:tc>
        <w:tc>
          <w:tcPr>
            <w:tcW w:w="1054" w:type="dxa"/>
            <w:tcBorders>
              <w:top w:val="single" w:sz="4" w:space="0" w:color="auto"/>
              <w:left w:val="single" w:sz="4" w:space="0" w:color="auto"/>
              <w:bottom w:val="single" w:sz="4" w:space="0" w:color="auto"/>
              <w:right w:val="single" w:sz="4" w:space="0" w:color="auto"/>
            </w:tcBorders>
          </w:tcPr>
          <w:p w14:paraId="5D112A72" w14:textId="5E51A2E4"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6962CE8" w14:textId="7CE2E87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A45BAC9" w14:textId="1E909CC3"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1BB09F" w14:textId="07E3DBB9"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153AA7E" w14:textId="4A12279F"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1C05860" w14:textId="3075AD74"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20A41A65"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AA6DA2" w14:textId="5295568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DC_3A-21A-42D_n78C_UL_21A_n78C</w:t>
            </w:r>
          </w:p>
        </w:tc>
        <w:tc>
          <w:tcPr>
            <w:tcW w:w="1054" w:type="dxa"/>
            <w:tcBorders>
              <w:top w:val="single" w:sz="4" w:space="0" w:color="auto"/>
              <w:left w:val="single" w:sz="4" w:space="0" w:color="auto"/>
              <w:bottom w:val="single" w:sz="4" w:space="0" w:color="auto"/>
              <w:right w:val="single" w:sz="4" w:space="0" w:color="auto"/>
            </w:tcBorders>
          </w:tcPr>
          <w:p w14:paraId="263CE560" w14:textId="46265276"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093861BB" w14:textId="473660A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309EBD8" w14:textId="2CDAA5A8"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EA99E0D" w14:textId="47F0E294"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2137BC" w14:textId="198CF85F"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63E70F" w14:textId="7180D931"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655B2DA7"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C6C5685" w14:textId="75F340B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DC_3A-21A-42D_n77C_UL_21A_n77C</w:t>
            </w:r>
          </w:p>
        </w:tc>
        <w:tc>
          <w:tcPr>
            <w:tcW w:w="1054" w:type="dxa"/>
            <w:tcBorders>
              <w:top w:val="single" w:sz="4" w:space="0" w:color="auto"/>
              <w:left w:val="single" w:sz="4" w:space="0" w:color="auto"/>
              <w:bottom w:val="single" w:sz="4" w:space="0" w:color="auto"/>
              <w:right w:val="single" w:sz="4" w:space="0" w:color="auto"/>
            </w:tcBorders>
          </w:tcPr>
          <w:p w14:paraId="13402960" w14:textId="1005F57D"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1F80017F" w14:textId="4FA7639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C632C4" w14:textId="5B11D614"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A964393" w14:textId="4C6FC55F"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1AB24FC" w14:textId="7C149D1D"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DB6B56E" w14:textId="17936292"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3E594A51"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BA2D70" w14:textId="0284D5AE"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DC_3A-21A-42C_n78C_UL_21A_n78C</w:t>
            </w:r>
          </w:p>
        </w:tc>
        <w:tc>
          <w:tcPr>
            <w:tcW w:w="1054" w:type="dxa"/>
            <w:tcBorders>
              <w:top w:val="single" w:sz="4" w:space="0" w:color="auto"/>
              <w:left w:val="single" w:sz="4" w:space="0" w:color="auto"/>
              <w:bottom w:val="single" w:sz="4" w:space="0" w:color="auto"/>
              <w:right w:val="single" w:sz="4" w:space="0" w:color="auto"/>
            </w:tcBorders>
          </w:tcPr>
          <w:p w14:paraId="526DE81F" w14:textId="3D0615EE"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5D6EBD35" w14:textId="2D841B4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C5D932F" w14:textId="564E9202"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E478B9" w14:textId="03ECE335"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F8146B" w14:textId="560058D7"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342416" w14:textId="097DC6D6"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28B21EE3"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D6BDBB" w14:textId="5457A090"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DC_3A-21A-42C_n77C_UL_21A_n77C</w:t>
            </w:r>
          </w:p>
        </w:tc>
        <w:tc>
          <w:tcPr>
            <w:tcW w:w="1054" w:type="dxa"/>
            <w:tcBorders>
              <w:top w:val="single" w:sz="4" w:space="0" w:color="auto"/>
              <w:left w:val="single" w:sz="4" w:space="0" w:color="auto"/>
              <w:bottom w:val="single" w:sz="4" w:space="0" w:color="auto"/>
              <w:right w:val="single" w:sz="4" w:space="0" w:color="auto"/>
            </w:tcBorders>
          </w:tcPr>
          <w:p w14:paraId="0E395BDB" w14:textId="40B793B2"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985A322" w14:textId="5DA9F64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6D024E2" w14:textId="1F444147"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A23C5E0" w14:textId="51E3D7BA"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6AD8B2" w14:textId="724F6B88"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0818F4" w14:textId="26B391F8"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112BAAA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3CD845" w14:textId="533E038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DC_3A-21A-42A_n78C_UL_21A_n78C</w:t>
            </w:r>
          </w:p>
        </w:tc>
        <w:tc>
          <w:tcPr>
            <w:tcW w:w="1054" w:type="dxa"/>
            <w:tcBorders>
              <w:top w:val="single" w:sz="4" w:space="0" w:color="auto"/>
              <w:left w:val="single" w:sz="4" w:space="0" w:color="auto"/>
              <w:bottom w:val="single" w:sz="4" w:space="0" w:color="auto"/>
              <w:right w:val="single" w:sz="4" w:space="0" w:color="auto"/>
            </w:tcBorders>
          </w:tcPr>
          <w:p w14:paraId="09419B32" w14:textId="0D197955"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4EB959F" w14:textId="255062F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D7C10A" w14:textId="1888FF83"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C157307" w14:textId="3199FE50"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DEA9794" w14:textId="46F1C0E4"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BC5DFE9" w14:textId="0956BAD9"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2050A8CF"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B2650E" w14:textId="5168C25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DC_3A-21A-42A_n77C_UL_21A_n77C</w:t>
            </w:r>
          </w:p>
        </w:tc>
        <w:tc>
          <w:tcPr>
            <w:tcW w:w="1054" w:type="dxa"/>
            <w:tcBorders>
              <w:top w:val="single" w:sz="4" w:space="0" w:color="auto"/>
              <w:left w:val="single" w:sz="4" w:space="0" w:color="auto"/>
              <w:bottom w:val="single" w:sz="4" w:space="0" w:color="auto"/>
              <w:right w:val="single" w:sz="4" w:space="0" w:color="auto"/>
            </w:tcBorders>
          </w:tcPr>
          <w:p w14:paraId="4FDBAB0B" w14:textId="3AF3BBAD"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A07C" w14:textId="3373A74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C428693" w14:textId="5ABEF957" w:rsidR="00786F72" w:rsidRDefault="00786F72" w:rsidP="00786F72">
            <w:pPr>
              <w:pStyle w:val="TAL"/>
              <w:rPr>
                <w:rFonts w:cs="Arial"/>
                <w:color w:val="000000"/>
                <w:sz w:val="16"/>
                <w:szCs w:val="16"/>
              </w:rPr>
            </w:pPr>
            <w:r w:rsidRPr="00C27DF2">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F315A7D" w14:textId="21309BD8"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3696A3D" w14:textId="4280CC25"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D97AE" w14:textId="5625A901"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12E93764"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A7495A" w14:textId="17FEBA2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DC_19A-21A-42C_n78C_UL_19A_n78C</w:t>
            </w:r>
          </w:p>
        </w:tc>
        <w:tc>
          <w:tcPr>
            <w:tcW w:w="1054" w:type="dxa"/>
            <w:tcBorders>
              <w:top w:val="single" w:sz="4" w:space="0" w:color="auto"/>
              <w:left w:val="single" w:sz="4" w:space="0" w:color="auto"/>
              <w:bottom w:val="single" w:sz="4" w:space="0" w:color="auto"/>
              <w:right w:val="single" w:sz="4" w:space="0" w:color="auto"/>
            </w:tcBorders>
          </w:tcPr>
          <w:p w14:paraId="22B5F324" w14:textId="2238B800"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393D5FDB" w14:textId="74F78A33"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2931BBF" w14:textId="786875A1" w:rsidR="00786F72" w:rsidRDefault="00786F72" w:rsidP="00786F72">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09C10ED" w14:textId="35089F31"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24A2F" w14:textId="3B9E7B96"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024E81C" w14:textId="66B6BB74"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43E374E0"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0DF9AF" w14:textId="0807869A"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DC_19A-21A-42C_n77C_UL_19A_n77C</w:t>
            </w:r>
          </w:p>
        </w:tc>
        <w:tc>
          <w:tcPr>
            <w:tcW w:w="1054" w:type="dxa"/>
            <w:tcBorders>
              <w:top w:val="single" w:sz="4" w:space="0" w:color="auto"/>
              <w:left w:val="single" w:sz="4" w:space="0" w:color="auto"/>
              <w:bottom w:val="single" w:sz="4" w:space="0" w:color="auto"/>
              <w:right w:val="single" w:sz="4" w:space="0" w:color="auto"/>
            </w:tcBorders>
          </w:tcPr>
          <w:p w14:paraId="5630A33D" w14:textId="23C37187"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22F32DF5" w14:textId="1BE708A2"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636DED4" w14:textId="5A758B10" w:rsidR="00786F72" w:rsidRDefault="00786F72" w:rsidP="00786F72">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20F4826" w14:textId="509DB809"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F4FD189" w14:textId="4C2B93F6" w:rsidR="00786F72" w:rsidRDefault="00786F72" w:rsidP="00786F72">
            <w:pPr>
              <w:pStyle w:val="TAL"/>
              <w:rPr>
                <w:rFonts w:cs="Arial"/>
                <w:sz w:val="16"/>
                <w:szCs w:val="16"/>
                <w:lang w:eastAsia="ja-JP"/>
              </w:rPr>
            </w:pPr>
            <w:r w:rsidRPr="00B23B0C">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267F03" w14:textId="09F271BF"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50D44C8E"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24541B1" w14:textId="7B89BD59"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DC_19A-21A-42A_n78C_UL_19A_n78C</w:t>
            </w:r>
          </w:p>
        </w:tc>
        <w:tc>
          <w:tcPr>
            <w:tcW w:w="1054" w:type="dxa"/>
            <w:tcBorders>
              <w:top w:val="single" w:sz="4" w:space="0" w:color="auto"/>
              <w:left w:val="single" w:sz="4" w:space="0" w:color="auto"/>
              <w:bottom w:val="single" w:sz="4" w:space="0" w:color="auto"/>
              <w:right w:val="single" w:sz="4" w:space="0" w:color="auto"/>
            </w:tcBorders>
          </w:tcPr>
          <w:p w14:paraId="05F5E3D1" w14:textId="6E31F065"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45318B76" w14:textId="0CE056A5"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8C01319" w14:textId="6A64BC1A" w:rsidR="00786F72" w:rsidRDefault="00786F72" w:rsidP="00786F72">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BA968C5" w14:textId="4FF538D7"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D251A5E" w14:textId="0D928153"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7168F5" w14:textId="3A660D74"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r w:rsidR="00786F72" w:rsidRPr="00432C06" w14:paraId="6F792E1C" w14:textId="77777777" w:rsidTr="00DD5C7A">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153EDE" w14:textId="16EAE2FB"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DC_19A-21A-42A_n77C_UL_19A_n77C</w:t>
            </w:r>
          </w:p>
        </w:tc>
        <w:tc>
          <w:tcPr>
            <w:tcW w:w="1054" w:type="dxa"/>
            <w:tcBorders>
              <w:top w:val="single" w:sz="4" w:space="0" w:color="auto"/>
              <w:left w:val="single" w:sz="4" w:space="0" w:color="auto"/>
              <w:bottom w:val="single" w:sz="4" w:space="0" w:color="auto"/>
              <w:right w:val="single" w:sz="4" w:space="0" w:color="auto"/>
            </w:tcBorders>
          </w:tcPr>
          <w:p w14:paraId="4D19C648" w14:textId="4C1285EF" w:rsidR="00786F72" w:rsidRPr="0079359E" w:rsidRDefault="00786F72" w:rsidP="00786F72">
            <w:pPr>
              <w:pStyle w:val="TAL"/>
              <w:rPr>
                <w:rFonts w:eastAsia="Malgun Gothic" w:cs="Arial"/>
                <w:sz w:val="16"/>
                <w:szCs w:val="16"/>
                <w:lang w:eastAsia="ko-KR"/>
              </w:rPr>
            </w:pPr>
            <w:r w:rsidRPr="0079359E">
              <w:rPr>
                <w:rFonts w:eastAsia="Malgun Gothic" w:cs="Arial" w:hint="eastAsia"/>
                <w:sz w:val="16"/>
                <w:szCs w:val="16"/>
                <w:lang w:eastAsia="ko-KR"/>
              </w:rPr>
              <w:t>Rel-15</w:t>
            </w:r>
          </w:p>
        </w:tc>
        <w:tc>
          <w:tcPr>
            <w:tcW w:w="2835" w:type="dxa"/>
            <w:tcBorders>
              <w:top w:val="single" w:sz="4" w:space="0" w:color="auto"/>
              <w:left w:val="single" w:sz="4" w:space="0" w:color="auto"/>
              <w:bottom w:val="single" w:sz="4" w:space="0" w:color="auto"/>
              <w:right w:val="single" w:sz="4" w:space="0" w:color="auto"/>
            </w:tcBorders>
          </w:tcPr>
          <w:p w14:paraId="70D886C1" w14:textId="7DA8F7FD" w:rsidR="00786F72" w:rsidRPr="0079359E" w:rsidRDefault="00786F72" w:rsidP="00786F72">
            <w:pPr>
              <w:pStyle w:val="FP"/>
              <w:rPr>
                <w:rFonts w:ascii="Arial" w:eastAsia="Malgun Gothic" w:hAnsi="Arial" w:cs="Arial"/>
                <w:sz w:val="16"/>
                <w:szCs w:val="16"/>
                <w:lang w:eastAsia="ko-KR"/>
              </w:rPr>
            </w:pPr>
            <w:r w:rsidRPr="0079359E">
              <w:rPr>
                <w:rFonts w:ascii="Arial" w:eastAsia="Malgun Gothic" w:hAnsi="Arial" w:cs="Arial"/>
                <w:sz w:val="16"/>
                <w:szCs w:val="16"/>
                <w:lang w:eastAsia="ko-KR"/>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B688B5" w14:textId="359122BD" w:rsidR="00786F72" w:rsidRDefault="00786F72" w:rsidP="00786F72">
            <w:pPr>
              <w:pStyle w:val="TAL"/>
              <w:rPr>
                <w:rFonts w:cs="Arial"/>
                <w:color w:val="000000"/>
                <w:sz w:val="16"/>
                <w:szCs w:val="16"/>
              </w:rPr>
            </w:pPr>
            <w:r w:rsidRPr="007E5259">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A7657E" w14:textId="416073C5" w:rsidR="00786F72" w:rsidRDefault="00786F72" w:rsidP="00786F72">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6ED4F2B" w14:textId="2C461C97" w:rsidR="00786F72" w:rsidRDefault="00786F72" w:rsidP="00786F72">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2E789" w14:textId="55B79DB8" w:rsidR="00786F72" w:rsidRDefault="00786F72" w:rsidP="00786F72">
            <w:pPr>
              <w:pStyle w:val="TAL"/>
              <w:rPr>
                <w:rFonts w:cs="Arial"/>
                <w:sz w:val="16"/>
                <w:szCs w:val="16"/>
                <w:lang w:eastAsia="ja-JP"/>
              </w:rPr>
            </w:pPr>
            <w:r w:rsidRPr="002F0E98">
              <w:rPr>
                <w:rFonts w:cs="Arial"/>
                <w:sz w:val="16"/>
                <w:szCs w:val="16"/>
                <w:lang w:eastAsia="ja-JP"/>
              </w:rPr>
              <w:t>Fundamental requirements for UL intra-band CA is ongoing</w:t>
            </w:r>
          </w:p>
        </w:tc>
      </w:tr>
    </w:tbl>
    <w:p w14:paraId="7ED8A9BD" w14:textId="77777777" w:rsidR="00432C06" w:rsidRDefault="00432C06" w:rsidP="00432C06">
      <w:pPr>
        <w:tabs>
          <w:tab w:val="left" w:pos="567"/>
        </w:tabs>
        <w:overflowPunct/>
        <w:autoSpaceDE/>
        <w:snapToGrid w:val="0"/>
        <w:spacing w:after="0"/>
        <w:rPr>
          <w:rFonts w:ascii="Arial" w:hAnsi="Arial" w:cs="Arial"/>
        </w:rPr>
      </w:pPr>
    </w:p>
    <w:p w14:paraId="58F4BB88" w14:textId="77777777" w:rsidR="005A6C96" w:rsidRDefault="005A6C96" w:rsidP="00432C06">
      <w:pPr>
        <w:rPr>
          <w:rFonts w:cs="Arial"/>
        </w:rPr>
      </w:pPr>
    </w:p>
    <w:p w14:paraId="3FCB449F"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bookmarkStart w:id="2" w:name="_GoBack"/>
      <w:bookmarkEnd w:id="2"/>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D65991" w:rsidRPr="00D65991">
        <w:rPr>
          <w:lang w:eastAsia="ja-JP"/>
        </w:rPr>
        <w:t>RP-181407</w:t>
      </w:r>
      <w:r w:rsidR="003D73DA">
        <w:rPr>
          <w:lang w:eastAsia="ja-JP"/>
        </w:rPr>
        <w:tab/>
      </w:r>
      <w:r w:rsidR="00D65991" w:rsidRPr="00D65991">
        <w:rPr>
          <w:lang w:eastAsia="ja-JP"/>
        </w:rPr>
        <w:t>New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D351" w14:textId="77777777" w:rsidR="009744B0" w:rsidRDefault="009744B0">
      <w:r>
        <w:separator/>
      </w:r>
    </w:p>
  </w:endnote>
  <w:endnote w:type="continuationSeparator" w:id="0">
    <w:p w14:paraId="77276695" w14:textId="77777777" w:rsidR="009744B0" w:rsidRDefault="0097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9744B0" w:rsidRDefault="009744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DD00" w14:textId="77777777" w:rsidR="009744B0" w:rsidRDefault="009744B0">
      <w:r>
        <w:separator/>
      </w:r>
    </w:p>
  </w:footnote>
  <w:footnote w:type="continuationSeparator" w:id="0">
    <w:p w14:paraId="015DEFCB" w14:textId="77777777" w:rsidR="009744B0" w:rsidRDefault="009744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3276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7564"/>
    <w:rsid w:val="0005259B"/>
    <w:rsid w:val="00053FEE"/>
    <w:rsid w:val="00060AE4"/>
    <w:rsid w:val="00071991"/>
    <w:rsid w:val="000746A7"/>
    <w:rsid w:val="000910BB"/>
    <w:rsid w:val="000926AF"/>
    <w:rsid w:val="000A3ED2"/>
    <w:rsid w:val="000C00FA"/>
    <w:rsid w:val="000C0C85"/>
    <w:rsid w:val="000C51AA"/>
    <w:rsid w:val="000D17BC"/>
    <w:rsid w:val="000D2C53"/>
    <w:rsid w:val="000E4F35"/>
    <w:rsid w:val="000F50F3"/>
    <w:rsid w:val="000F6C1C"/>
    <w:rsid w:val="000F79B2"/>
    <w:rsid w:val="00106DBB"/>
    <w:rsid w:val="00116F4B"/>
    <w:rsid w:val="00137471"/>
    <w:rsid w:val="001378F8"/>
    <w:rsid w:val="00150FD3"/>
    <w:rsid w:val="00184428"/>
    <w:rsid w:val="001A248F"/>
    <w:rsid w:val="001A3B5F"/>
    <w:rsid w:val="001A66CE"/>
    <w:rsid w:val="001C4490"/>
    <w:rsid w:val="001D2C1A"/>
    <w:rsid w:val="001D3BA2"/>
    <w:rsid w:val="001D44B7"/>
    <w:rsid w:val="001E0075"/>
    <w:rsid w:val="001F1B1F"/>
    <w:rsid w:val="001F2A20"/>
    <w:rsid w:val="0022485E"/>
    <w:rsid w:val="00243A99"/>
    <w:rsid w:val="00251FB6"/>
    <w:rsid w:val="0029567C"/>
    <w:rsid w:val="002C7F7D"/>
    <w:rsid w:val="002D6494"/>
    <w:rsid w:val="002F791C"/>
    <w:rsid w:val="00301B7A"/>
    <w:rsid w:val="003056D1"/>
    <w:rsid w:val="00306D59"/>
    <w:rsid w:val="0032503A"/>
    <w:rsid w:val="00325EE1"/>
    <w:rsid w:val="003357C0"/>
    <w:rsid w:val="00343BEF"/>
    <w:rsid w:val="00344A5B"/>
    <w:rsid w:val="00344D60"/>
    <w:rsid w:val="00346477"/>
    <w:rsid w:val="00347CB0"/>
    <w:rsid w:val="0035475C"/>
    <w:rsid w:val="003561E3"/>
    <w:rsid w:val="0036248C"/>
    <w:rsid w:val="00367401"/>
    <w:rsid w:val="00375678"/>
    <w:rsid w:val="0039390A"/>
    <w:rsid w:val="00394AB0"/>
    <w:rsid w:val="00396252"/>
    <w:rsid w:val="003A4B47"/>
    <w:rsid w:val="003A68AE"/>
    <w:rsid w:val="003B24AF"/>
    <w:rsid w:val="003B7182"/>
    <w:rsid w:val="003D2B62"/>
    <w:rsid w:val="003D5036"/>
    <w:rsid w:val="003D73DA"/>
    <w:rsid w:val="003D764D"/>
    <w:rsid w:val="003E3A1A"/>
    <w:rsid w:val="0040091C"/>
    <w:rsid w:val="00403E2A"/>
    <w:rsid w:val="00406D7A"/>
    <w:rsid w:val="00422566"/>
    <w:rsid w:val="004258BA"/>
    <w:rsid w:val="00425C98"/>
    <w:rsid w:val="00432C06"/>
    <w:rsid w:val="00445E29"/>
    <w:rsid w:val="004531C9"/>
    <w:rsid w:val="00457D91"/>
    <w:rsid w:val="00460C31"/>
    <w:rsid w:val="00464E5B"/>
    <w:rsid w:val="0047055A"/>
    <w:rsid w:val="00474450"/>
    <w:rsid w:val="004873E6"/>
    <w:rsid w:val="004B15B8"/>
    <w:rsid w:val="004B566C"/>
    <w:rsid w:val="004B7B48"/>
    <w:rsid w:val="004D4AB1"/>
    <w:rsid w:val="004F218A"/>
    <w:rsid w:val="004F25C0"/>
    <w:rsid w:val="0050334E"/>
    <w:rsid w:val="00505387"/>
    <w:rsid w:val="00512DF7"/>
    <w:rsid w:val="005141E7"/>
    <w:rsid w:val="00517E63"/>
    <w:rsid w:val="00526B0D"/>
    <w:rsid w:val="0055346F"/>
    <w:rsid w:val="005579FF"/>
    <w:rsid w:val="00567E55"/>
    <w:rsid w:val="005776DD"/>
    <w:rsid w:val="005778B8"/>
    <w:rsid w:val="00582117"/>
    <w:rsid w:val="0058478F"/>
    <w:rsid w:val="00591E66"/>
    <w:rsid w:val="00593315"/>
    <w:rsid w:val="005A170D"/>
    <w:rsid w:val="005A6C96"/>
    <w:rsid w:val="005B68EC"/>
    <w:rsid w:val="005C501B"/>
    <w:rsid w:val="005D0418"/>
    <w:rsid w:val="005E1D58"/>
    <w:rsid w:val="005E49B0"/>
    <w:rsid w:val="0060164C"/>
    <w:rsid w:val="006065E3"/>
    <w:rsid w:val="00610E37"/>
    <w:rsid w:val="006207ED"/>
    <w:rsid w:val="00626BC9"/>
    <w:rsid w:val="006458DF"/>
    <w:rsid w:val="00650D52"/>
    <w:rsid w:val="00660DF0"/>
    <w:rsid w:val="006615B2"/>
    <w:rsid w:val="00662313"/>
    <w:rsid w:val="00665798"/>
    <w:rsid w:val="00673911"/>
    <w:rsid w:val="006870C9"/>
    <w:rsid w:val="006A3ADF"/>
    <w:rsid w:val="006B4C1E"/>
    <w:rsid w:val="006C07F1"/>
    <w:rsid w:val="006C090F"/>
    <w:rsid w:val="006C4E32"/>
    <w:rsid w:val="006C56D8"/>
    <w:rsid w:val="006D07AE"/>
    <w:rsid w:val="006D100C"/>
    <w:rsid w:val="006D1C93"/>
    <w:rsid w:val="006E3F11"/>
    <w:rsid w:val="006E7FFB"/>
    <w:rsid w:val="00701238"/>
    <w:rsid w:val="00701410"/>
    <w:rsid w:val="00711293"/>
    <w:rsid w:val="007113A1"/>
    <w:rsid w:val="007156E0"/>
    <w:rsid w:val="00721CF6"/>
    <w:rsid w:val="00723E46"/>
    <w:rsid w:val="00733826"/>
    <w:rsid w:val="0074431E"/>
    <w:rsid w:val="00766CFB"/>
    <w:rsid w:val="007816FF"/>
    <w:rsid w:val="00783B44"/>
    <w:rsid w:val="00785028"/>
    <w:rsid w:val="00786F72"/>
    <w:rsid w:val="00790C69"/>
    <w:rsid w:val="00791D75"/>
    <w:rsid w:val="0079359E"/>
    <w:rsid w:val="00793D06"/>
    <w:rsid w:val="007A3A5A"/>
    <w:rsid w:val="007A4370"/>
    <w:rsid w:val="007E1D15"/>
    <w:rsid w:val="007E1DEA"/>
    <w:rsid w:val="007E2202"/>
    <w:rsid w:val="007F0AAE"/>
    <w:rsid w:val="008145EA"/>
    <w:rsid w:val="00815869"/>
    <w:rsid w:val="00816B81"/>
    <w:rsid w:val="0082356A"/>
    <w:rsid w:val="00823B90"/>
    <w:rsid w:val="0083266E"/>
    <w:rsid w:val="0085152F"/>
    <w:rsid w:val="008546E5"/>
    <w:rsid w:val="00881D74"/>
    <w:rsid w:val="00881E7B"/>
    <w:rsid w:val="008836AC"/>
    <w:rsid w:val="0089166C"/>
    <w:rsid w:val="00893204"/>
    <w:rsid w:val="00893C09"/>
    <w:rsid w:val="008960DE"/>
    <w:rsid w:val="008A36DF"/>
    <w:rsid w:val="008B7156"/>
    <w:rsid w:val="008C0462"/>
    <w:rsid w:val="008C1698"/>
    <w:rsid w:val="008C1A3D"/>
    <w:rsid w:val="008D01C3"/>
    <w:rsid w:val="008D1E13"/>
    <w:rsid w:val="008D6549"/>
    <w:rsid w:val="008D70D2"/>
    <w:rsid w:val="008F2C05"/>
    <w:rsid w:val="00900AE8"/>
    <w:rsid w:val="00900DAD"/>
    <w:rsid w:val="0091408E"/>
    <w:rsid w:val="0095025E"/>
    <w:rsid w:val="00955C4C"/>
    <w:rsid w:val="009744B0"/>
    <w:rsid w:val="00983430"/>
    <w:rsid w:val="00995338"/>
    <w:rsid w:val="009A399F"/>
    <w:rsid w:val="009B2EE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B00BBE"/>
    <w:rsid w:val="00B07938"/>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6621F"/>
    <w:rsid w:val="00C662AB"/>
    <w:rsid w:val="00C726B7"/>
    <w:rsid w:val="00C74DAF"/>
    <w:rsid w:val="00C76093"/>
    <w:rsid w:val="00C80116"/>
    <w:rsid w:val="00C87BFC"/>
    <w:rsid w:val="00CA7A65"/>
    <w:rsid w:val="00CF7FAC"/>
    <w:rsid w:val="00D0113D"/>
    <w:rsid w:val="00D160C1"/>
    <w:rsid w:val="00D17794"/>
    <w:rsid w:val="00D22398"/>
    <w:rsid w:val="00D35E6C"/>
    <w:rsid w:val="00D436CF"/>
    <w:rsid w:val="00D45B2F"/>
    <w:rsid w:val="00D46E88"/>
    <w:rsid w:val="00D57859"/>
    <w:rsid w:val="00D60BD6"/>
    <w:rsid w:val="00D613A9"/>
    <w:rsid w:val="00D65991"/>
    <w:rsid w:val="00D70D86"/>
    <w:rsid w:val="00D767C0"/>
    <w:rsid w:val="00D76BA4"/>
    <w:rsid w:val="00D8021D"/>
    <w:rsid w:val="00D82D10"/>
    <w:rsid w:val="00D86784"/>
    <w:rsid w:val="00DB61FB"/>
    <w:rsid w:val="00DD5C7A"/>
    <w:rsid w:val="00DE2A08"/>
    <w:rsid w:val="00DE2B4D"/>
    <w:rsid w:val="00E00E44"/>
    <w:rsid w:val="00E12ECB"/>
    <w:rsid w:val="00E1451F"/>
    <w:rsid w:val="00E15A72"/>
    <w:rsid w:val="00E15E28"/>
    <w:rsid w:val="00E16577"/>
    <w:rsid w:val="00E36051"/>
    <w:rsid w:val="00E544FA"/>
    <w:rsid w:val="00E6077C"/>
    <w:rsid w:val="00E63A9C"/>
    <w:rsid w:val="00E64C8B"/>
    <w:rsid w:val="00E6618E"/>
    <w:rsid w:val="00E77436"/>
    <w:rsid w:val="00E81F21"/>
    <w:rsid w:val="00E82C8E"/>
    <w:rsid w:val="00E87CFA"/>
    <w:rsid w:val="00E93D77"/>
    <w:rsid w:val="00E95264"/>
    <w:rsid w:val="00EA2DC1"/>
    <w:rsid w:val="00EA7597"/>
    <w:rsid w:val="00EC5571"/>
    <w:rsid w:val="00EC56AD"/>
    <w:rsid w:val="00ED0E8F"/>
    <w:rsid w:val="00ED4E05"/>
    <w:rsid w:val="00ED710C"/>
    <w:rsid w:val="00EE0F6E"/>
    <w:rsid w:val="00EE3B5B"/>
    <w:rsid w:val="00EE4CC9"/>
    <w:rsid w:val="00EF4800"/>
    <w:rsid w:val="00EF674A"/>
    <w:rsid w:val="00F00A3D"/>
    <w:rsid w:val="00F17CA4"/>
    <w:rsid w:val="00F24DDD"/>
    <w:rsid w:val="00F2770B"/>
    <w:rsid w:val="00F549A3"/>
    <w:rsid w:val="00F55CBF"/>
    <w:rsid w:val="00F72B10"/>
    <w:rsid w:val="00F77359"/>
    <w:rsid w:val="00F86A73"/>
    <w:rsid w:val="00F9766F"/>
    <w:rsid w:val="00FA7133"/>
    <w:rsid w:val="00FC345B"/>
    <w:rsid w:val="00FD4E37"/>
    <w:rsid w:val="00FD5B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 w:type="character" w:customStyle="1" w:styleId="CRCoverPageChar">
    <w:name w:val="CR Cover Page Char"/>
    <w:link w:val="CRCoverPage"/>
    <w:locked/>
    <w:rsid w:val="005B68E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26</Pages>
  <Words>8240</Words>
  <Characters>61604</Characters>
  <Application>Microsoft Office Word</Application>
  <DocSecurity>0</DocSecurity>
  <Lines>513</Lines>
  <Paragraphs>139</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69705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cp:revision>
  <dcterms:created xsi:type="dcterms:W3CDTF">2018-11-30T15:02:00Z</dcterms:created>
  <dcterms:modified xsi:type="dcterms:W3CDTF">2018-12-03T07:47:00Z</dcterms:modified>
</cp:coreProperties>
</file>